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39999" w14:textId="77777777" w:rsidR="00AA58F4" w:rsidRPr="008642EC" w:rsidRDefault="00AA58F4" w:rsidP="00AA58F4">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2D8565B" w14:textId="77777777" w:rsidR="00AA58F4" w:rsidRPr="00992C7B" w:rsidRDefault="00AA58F4" w:rsidP="00AA58F4">
      <w:pPr>
        <w:pStyle w:val="BasicParagraph"/>
        <w:suppressAutoHyphens/>
        <w:spacing w:line="240" w:lineRule="auto"/>
        <w:rPr>
          <w:rFonts w:ascii="Times New Roman" w:hAnsi="Times New Roman" w:cs="Times New Roman"/>
          <w:b/>
          <w:bCs/>
          <w:color w:val="000000" w:themeColor="text1"/>
          <w:sz w:val="12"/>
          <w:szCs w:val="12"/>
        </w:rPr>
      </w:pPr>
    </w:p>
    <w:p w14:paraId="60759761" w14:textId="77777777" w:rsidR="00AA58F4" w:rsidRPr="00582653" w:rsidRDefault="00AA58F4" w:rsidP="00AA58F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A3D5888" w14:textId="77777777" w:rsidR="00AA58F4" w:rsidRDefault="00AA58F4" w:rsidP="00AA58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E7A0949" w14:textId="77777777" w:rsidR="00AA58F4" w:rsidRDefault="00AA58F4" w:rsidP="00AA58F4">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AC311FB" w14:textId="77777777" w:rsidR="00AA58F4" w:rsidRPr="00582653" w:rsidRDefault="00AA58F4" w:rsidP="00AA58F4">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B0E2E1C" wp14:editId="0A0B9B3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895A991" w14:textId="010FF1BC" w:rsidR="00AA58F4" w:rsidRDefault="00AA58F4" w:rsidP="00AA58F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CHCPRP001_Toolkit_1_Learning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0970249" w14:textId="77777777" w:rsidR="00AA58F4" w:rsidRDefault="00AA58F4" w:rsidP="00AA58F4">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C3F5F7F" w14:textId="77777777" w:rsidR="00AA58F4" w:rsidRPr="00582653" w:rsidRDefault="00AA58F4" w:rsidP="00AA58F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63F4EB9" w14:textId="77777777" w:rsidR="00AA58F4" w:rsidRPr="00582653" w:rsidRDefault="00AA58F4" w:rsidP="00AA58F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5BBEE5E" w14:textId="77777777" w:rsidR="00AA58F4" w:rsidRPr="008642EC" w:rsidRDefault="00AA58F4" w:rsidP="00AA58F4">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5B459DA" w14:textId="77777777" w:rsidR="00AA58F4" w:rsidRPr="008642EC" w:rsidRDefault="00AA58F4" w:rsidP="00AA58F4">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2E7C188" w14:textId="77777777" w:rsidR="00AA58F4" w:rsidRPr="00582653" w:rsidRDefault="00AA58F4" w:rsidP="00AA58F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FF8673A" w14:textId="77777777" w:rsidR="00AA58F4" w:rsidRPr="008642EC" w:rsidRDefault="00AA58F4" w:rsidP="00AA58F4">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79D20B2" w14:textId="77777777" w:rsidR="00AA58F4" w:rsidRPr="008642EC" w:rsidRDefault="00AA58F4" w:rsidP="00AA58F4">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1FC139F" w14:textId="77777777" w:rsidR="00AA58F4" w:rsidRPr="00992C7B" w:rsidRDefault="00AA58F4" w:rsidP="00AA58F4">
      <w:pPr>
        <w:pStyle w:val="BasicParagraph"/>
        <w:suppressAutoHyphens/>
        <w:spacing w:line="240" w:lineRule="auto"/>
        <w:ind w:left="1440"/>
        <w:rPr>
          <w:rFonts w:ascii="Times New Roman" w:hAnsi="Times New Roman" w:cs="Times New Roman"/>
          <w:color w:val="000000" w:themeColor="text1"/>
          <w:sz w:val="12"/>
          <w:szCs w:val="12"/>
        </w:rPr>
      </w:pPr>
    </w:p>
    <w:p w14:paraId="4E899520" w14:textId="77777777" w:rsidR="00AA58F4" w:rsidRPr="00582653" w:rsidRDefault="00AA58F4" w:rsidP="00AA58F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F2AC8B7" w14:textId="77777777" w:rsidR="00AA58F4" w:rsidRDefault="00AA58F4" w:rsidP="00AA58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762D105" w14:textId="77777777" w:rsidR="00AA58F4" w:rsidRPr="00992C7B" w:rsidRDefault="00AA58F4" w:rsidP="00AA58F4">
      <w:pPr>
        <w:pStyle w:val="BasicParagraph"/>
        <w:suppressAutoHyphens/>
        <w:spacing w:line="240" w:lineRule="auto"/>
        <w:ind w:left="1440"/>
        <w:rPr>
          <w:rFonts w:ascii="Times New Roman" w:hAnsi="Times New Roman" w:cs="Times New Roman"/>
          <w:color w:val="000000" w:themeColor="text1"/>
          <w:sz w:val="12"/>
          <w:szCs w:val="12"/>
        </w:rPr>
      </w:pPr>
    </w:p>
    <w:p w14:paraId="24F9A408" w14:textId="77777777" w:rsidR="00AA58F4" w:rsidRDefault="00AA58F4" w:rsidP="00AA58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8167A16" w14:textId="77777777" w:rsidR="00AA58F4" w:rsidRPr="00B87FFB" w:rsidRDefault="00AA58F4" w:rsidP="00AA58F4">
      <w:pPr>
        <w:pStyle w:val="BasicParagraph"/>
        <w:suppressAutoHyphens/>
        <w:spacing w:line="240" w:lineRule="auto"/>
        <w:ind w:left="1440"/>
        <w:rPr>
          <w:rFonts w:ascii="Times New Roman" w:hAnsi="Times New Roman" w:cs="Times New Roman"/>
          <w:color w:val="000000" w:themeColor="text1"/>
          <w:sz w:val="10"/>
          <w:szCs w:val="10"/>
        </w:rPr>
      </w:pPr>
    </w:p>
    <w:p w14:paraId="315653CB" w14:textId="77777777" w:rsidR="00AA58F4" w:rsidRDefault="00AA58F4" w:rsidP="00AA58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7D95641" w14:textId="77777777" w:rsidR="00AA58F4" w:rsidRPr="000B1EEC" w:rsidRDefault="00AA58F4" w:rsidP="00AA58F4">
      <w:pPr>
        <w:pStyle w:val="BasicParagraph"/>
        <w:suppressAutoHyphens/>
        <w:spacing w:line="240" w:lineRule="auto"/>
        <w:rPr>
          <w:rFonts w:ascii="Times New Roman" w:hAnsi="Times New Roman" w:cs="Times New Roman"/>
          <w:color w:val="000000" w:themeColor="text1"/>
          <w:sz w:val="10"/>
          <w:szCs w:val="10"/>
        </w:rPr>
      </w:pPr>
    </w:p>
    <w:p w14:paraId="47CEEEB4" w14:textId="77777777" w:rsidR="00AA58F4" w:rsidRDefault="00AA58F4" w:rsidP="00AA58F4">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527C441" w14:textId="77777777" w:rsidR="00AA58F4" w:rsidRDefault="00AA58F4">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3CC8A16" w14:textId="502EF988" w:rsidR="00542FE8" w:rsidRDefault="00542FE8" w:rsidP="00542FE8">
      <w:pPr>
        <w:pStyle w:val="Heading1"/>
      </w:pPr>
      <w:r>
        <w:lastRenderedPageBreak/>
        <w:t xml:space="preserve">Item 1: </w:t>
      </w:r>
      <w:r w:rsidR="00516231">
        <w:t xml:space="preserve">CHCPRP001 </w:t>
      </w:r>
      <w:r>
        <w:t>L</w:t>
      </w:r>
      <w:r w:rsidRPr="003E1DC8">
        <w:t xml:space="preserve">earning </w:t>
      </w:r>
      <w:r>
        <w:t>o</w:t>
      </w:r>
      <w:r w:rsidRPr="003E1DC8">
        <w:t>utline</w:t>
      </w: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126"/>
        <w:gridCol w:w="2977"/>
        <w:gridCol w:w="2976"/>
      </w:tblGrid>
      <w:tr w:rsidR="00542FE8" w14:paraId="47B82579" w14:textId="77777777" w:rsidTr="349CE5BB">
        <w:trPr>
          <w:tblHeader/>
        </w:trPr>
        <w:tc>
          <w:tcPr>
            <w:tcW w:w="6091" w:type="dxa"/>
            <w:shd w:val="clear" w:color="auto" w:fill="E6EAF6" w:themeFill="background1"/>
          </w:tcPr>
          <w:p w14:paraId="44F1F6DE" w14:textId="77777777" w:rsidR="00542FE8" w:rsidRDefault="00542FE8" w:rsidP="00325434">
            <w:pPr>
              <w:rPr>
                <w:b/>
                <w:bCs/>
                <w:i/>
                <w:iCs/>
              </w:rPr>
            </w:pPr>
            <w:r>
              <w:rPr>
                <w:b/>
                <w:bCs/>
                <w:i/>
                <w:iCs/>
              </w:rPr>
              <w:t>ITEM 1</w:t>
            </w:r>
          </w:p>
          <w:p w14:paraId="119877B2" w14:textId="77777777" w:rsidR="00542FE8" w:rsidRDefault="00542FE8"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2126" w:type="dxa"/>
            <w:shd w:val="clear" w:color="auto" w:fill="E6EAF6" w:themeFill="background1"/>
          </w:tcPr>
          <w:p w14:paraId="2134A15C" w14:textId="77777777" w:rsidR="00542FE8" w:rsidRDefault="00542FE8" w:rsidP="00325434">
            <w:pPr>
              <w:rPr>
                <w:b/>
                <w:bCs/>
                <w:i/>
                <w:iCs/>
              </w:rPr>
            </w:pPr>
            <w:r>
              <w:rPr>
                <w:b/>
                <w:bCs/>
                <w:i/>
                <w:iCs/>
              </w:rPr>
              <w:t>ITEM 2</w:t>
            </w:r>
          </w:p>
          <w:p w14:paraId="7B1F1B03" w14:textId="77777777" w:rsidR="00542FE8" w:rsidRDefault="00542FE8" w:rsidP="00325434">
            <w:pPr>
              <w:rPr>
                <w:b/>
                <w:bCs/>
                <w:i/>
                <w:iCs/>
              </w:rPr>
            </w:pPr>
            <w:r w:rsidRPr="009B4394">
              <w:rPr>
                <w:b/>
                <w:bCs/>
                <w:color w:val="0000FF"/>
              </w:rPr>
              <w:t>Illustrative examples</w:t>
            </w:r>
          </w:p>
        </w:tc>
        <w:tc>
          <w:tcPr>
            <w:tcW w:w="2977" w:type="dxa"/>
            <w:shd w:val="clear" w:color="auto" w:fill="E6EAF6" w:themeFill="background1"/>
          </w:tcPr>
          <w:p w14:paraId="735C4510" w14:textId="77777777" w:rsidR="00542FE8" w:rsidRDefault="00542FE8" w:rsidP="00325434">
            <w:pPr>
              <w:rPr>
                <w:b/>
                <w:bCs/>
                <w:i/>
                <w:iCs/>
              </w:rPr>
            </w:pPr>
            <w:r>
              <w:rPr>
                <w:b/>
                <w:bCs/>
                <w:i/>
                <w:iCs/>
              </w:rPr>
              <w:t>ITEM 3</w:t>
            </w:r>
          </w:p>
          <w:p w14:paraId="35D26422" w14:textId="77777777" w:rsidR="00542FE8" w:rsidRDefault="00542FE8" w:rsidP="00325434">
            <w:pPr>
              <w:rPr>
                <w:b/>
                <w:bCs/>
                <w:i/>
                <w:iCs/>
              </w:rPr>
            </w:pPr>
            <w:r w:rsidRPr="009B4394">
              <w:rPr>
                <w:b/>
                <w:bCs/>
                <w:color w:val="0000FF"/>
              </w:rPr>
              <w:t>Organisational policies, procedures, plans and processes</w:t>
            </w:r>
          </w:p>
        </w:tc>
        <w:tc>
          <w:tcPr>
            <w:tcW w:w="2976" w:type="dxa"/>
            <w:shd w:val="clear" w:color="auto" w:fill="E6EAF6" w:themeFill="background1"/>
          </w:tcPr>
          <w:p w14:paraId="635846CA" w14:textId="77777777" w:rsidR="00542FE8" w:rsidRDefault="00542FE8" w:rsidP="00325434">
            <w:pPr>
              <w:rPr>
                <w:b/>
                <w:bCs/>
                <w:i/>
                <w:iCs/>
              </w:rPr>
            </w:pPr>
            <w:r>
              <w:rPr>
                <w:b/>
                <w:bCs/>
                <w:i/>
                <w:iCs/>
              </w:rPr>
              <w:t>ITEM 4</w:t>
            </w:r>
          </w:p>
          <w:p w14:paraId="4CA09670" w14:textId="43ED6AC0" w:rsidR="00542FE8" w:rsidRDefault="00542FE8" w:rsidP="349CE5BB">
            <w:pPr>
              <w:rPr>
                <w:b/>
                <w:bCs/>
                <w:color w:val="0000FF"/>
              </w:rPr>
            </w:pPr>
            <w:r w:rsidRPr="349CE5BB">
              <w:rPr>
                <w:b/>
                <w:bCs/>
                <w:color w:val="0000FF"/>
              </w:rPr>
              <w:t xml:space="preserve">Completed </w:t>
            </w:r>
            <w:r w:rsidR="07FD1A4E" w:rsidRPr="349CE5BB">
              <w:rPr>
                <w:b/>
                <w:bCs/>
                <w:color w:val="0000FF"/>
              </w:rPr>
              <w:t xml:space="preserve">workplace </w:t>
            </w:r>
            <w:r w:rsidRPr="349CE5BB">
              <w:rPr>
                <w:b/>
                <w:bCs/>
                <w:color w:val="0000FF"/>
              </w:rPr>
              <w:t>templates</w:t>
            </w:r>
          </w:p>
        </w:tc>
      </w:tr>
      <w:tr w:rsidR="00542FE8" w:rsidRPr="009B4394" w14:paraId="761DBF92" w14:textId="77777777" w:rsidTr="349CE5BB">
        <w:tc>
          <w:tcPr>
            <w:tcW w:w="6091" w:type="dxa"/>
          </w:tcPr>
          <w:p w14:paraId="7E82642D" w14:textId="19022952" w:rsidR="00542FE8" w:rsidRPr="009B4394" w:rsidRDefault="00516231" w:rsidP="00325434">
            <w:pPr>
              <w:pStyle w:val="Tabletext0"/>
              <w:rPr>
                <w:b/>
                <w:bCs/>
                <w:color w:val="0000FF"/>
              </w:rPr>
            </w:pPr>
            <w:r>
              <w:rPr>
                <w:b/>
                <w:bCs/>
                <w:color w:val="0000FF"/>
              </w:rPr>
              <w:t>Lesson 1 N</w:t>
            </w:r>
            <w:r w:rsidRPr="00516231">
              <w:rPr>
                <w:b/>
                <w:bCs/>
                <w:color w:val="0000FF"/>
              </w:rPr>
              <w:t>etworking and collaboration needs and opportunities</w:t>
            </w:r>
          </w:p>
        </w:tc>
        <w:tc>
          <w:tcPr>
            <w:tcW w:w="2126" w:type="dxa"/>
          </w:tcPr>
          <w:p w14:paraId="6B4A0EA7" w14:textId="77777777" w:rsidR="00542FE8" w:rsidRPr="009B4394" w:rsidRDefault="00542FE8" w:rsidP="00325434">
            <w:pPr>
              <w:pStyle w:val="Tabletext0"/>
              <w:rPr>
                <w:b/>
                <w:bCs/>
                <w:color w:val="0000FF"/>
              </w:rPr>
            </w:pPr>
          </w:p>
        </w:tc>
        <w:tc>
          <w:tcPr>
            <w:tcW w:w="2977" w:type="dxa"/>
          </w:tcPr>
          <w:p w14:paraId="132103B3" w14:textId="77777777" w:rsidR="00542FE8" w:rsidRPr="009B4394" w:rsidRDefault="00542FE8" w:rsidP="00325434">
            <w:pPr>
              <w:pStyle w:val="Tabletext0"/>
              <w:rPr>
                <w:b/>
                <w:bCs/>
                <w:color w:val="0000FF"/>
              </w:rPr>
            </w:pPr>
          </w:p>
        </w:tc>
        <w:tc>
          <w:tcPr>
            <w:tcW w:w="2976" w:type="dxa"/>
          </w:tcPr>
          <w:p w14:paraId="74979436" w14:textId="77777777" w:rsidR="00542FE8" w:rsidRPr="009B4394" w:rsidRDefault="00542FE8" w:rsidP="00325434">
            <w:pPr>
              <w:pStyle w:val="Tabletext0"/>
              <w:rPr>
                <w:b/>
                <w:bCs/>
                <w:color w:val="0000FF"/>
              </w:rPr>
            </w:pPr>
          </w:p>
        </w:tc>
      </w:tr>
      <w:tr w:rsidR="00516231" w:rsidRPr="009B4394" w14:paraId="3F668FAC" w14:textId="77777777" w:rsidTr="349CE5BB">
        <w:tc>
          <w:tcPr>
            <w:tcW w:w="6091" w:type="dxa"/>
          </w:tcPr>
          <w:p w14:paraId="733BD478" w14:textId="740363F8" w:rsidR="00516231" w:rsidRPr="008B57CE" w:rsidRDefault="002048E7" w:rsidP="00516231">
            <w:pPr>
              <w:pStyle w:val="Tabletext0"/>
              <w:numPr>
                <w:ilvl w:val="1"/>
                <w:numId w:val="17"/>
              </w:numPr>
            </w:pPr>
            <w:r>
              <w:t>I</w:t>
            </w:r>
            <w:r w:rsidR="00516231" w:rsidRPr="008B57CE">
              <w:t>mprov</w:t>
            </w:r>
            <w:r>
              <w:t>ing</w:t>
            </w:r>
            <w:r w:rsidR="00516231" w:rsidRPr="008B57CE">
              <w:t xml:space="preserve"> </w:t>
            </w:r>
            <w:r w:rsidRPr="002048E7">
              <w:t xml:space="preserve">performance </w:t>
            </w:r>
            <w:r w:rsidR="00516231" w:rsidRPr="008B57CE">
              <w:t>through collaboration</w:t>
            </w:r>
          </w:p>
          <w:p w14:paraId="52A7FE80" w14:textId="44572238" w:rsidR="00516231" w:rsidRDefault="00516231" w:rsidP="002048E7">
            <w:pPr>
              <w:pStyle w:val="TableListParagraph"/>
            </w:pPr>
            <w:r w:rsidRPr="008B57CE">
              <w:t>principles of networking and collaboration</w:t>
            </w:r>
          </w:p>
          <w:p w14:paraId="29FDB3F4" w14:textId="77777777" w:rsidR="00494C59" w:rsidRPr="00494C59" w:rsidRDefault="00494C59" w:rsidP="002048E7">
            <w:pPr>
              <w:pStyle w:val="TableListParagraph"/>
            </w:pPr>
            <w:r w:rsidRPr="00494C59">
              <w:t>benefits of networking and collaboration:</w:t>
            </w:r>
          </w:p>
          <w:p w14:paraId="04ED53E3" w14:textId="77777777" w:rsidR="00494C59" w:rsidRPr="00494C59" w:rsidRDefault="00494C59" w:rsidP="002048E7">
            <w:pPr>
              <w:pStyle w:val="TableListParagraph"/>
            </w:pPr>
            <w:r w:rsidRPr="00494C59">
              <w:t>for clients</w:t>
            </w:r>
          </w:p>
          <w:p w14:paraId="1FB7E071" w14:textId="77777777" w:rsidR="00494C59" w:rsidRPr="00494C59" w:rsidRDefault="00494C59" w:rsidP="002048E7">
            <w:pPr>
              <w:pStyle w:val="TableListParagraph"/>
            </w:pPr>
            <w:r w:rsidRPr="00494C59">
              <w:t>for the organisation</w:t>
            </w:r>
          </w:p>
          <w:p w14:paraId="6E4B29DD" w14:textId="684F623B" w:rsidR="00516231" w:rsidRPr="00494C59" w:rsidRDefault="00494C59" w:rsidP="002048E7">
            <w:pPr>
              <w:pStyle w:val="TableListParagraph"/>
            </w:pPr>
            <w:r w:rsidRPr="00494C59">
              <w:t>for the worker</w:t>
            </w:r>
          </w:p>
        </w:tc>
        <w:tc>
          <w:tcPr>
            <w:tcW w:w="2126" w:type="dxa"/>
          </w:tcPr>
          <w:p w14:paraId="5491FDCB" w14:textId="3DBE3582" w:rsidR="00516231" w:rsidRPr="00494C59" w:rsidRDefault="00494C59" w:rsidP="00494C59">
            <w:pPr>
              <w:pStyle w:val="Tabletext0"/>
            </w:pPr>
            <w:bookmarkStart w:id="2" w:name="_Hlk113537220"/>
            <w:r w:rsidRPr="00494C59">
              <w:t>Illustrative example  - Collaborating at MPower108</w:t>
            </w:r>
            <w:bookmarkEnd w:id="2"/>
          </w:p>
        </w:tc>
        <w:tc>
          <w:tcPr>
            <w:tcW w:w="2977" w:type="dxa"/>
          </w:tcPr>
          <w:p w14:paraId="3EB687C9" w14:textId="5E3B8C1A" w:rsidR="00516231" w:rsidRDefault="00494C59" w:rsidP="00494C59">
            <w:pPr>
              <w:pStyle w:val="Tabletext0"/>
            </w:pPr>
            <w:r w:rsidRPr="00494C59">
              <w:t>MPower108 Case study background</w:t>
            </w:r>
          </w:p>
          <w:p w14:paraId="7FC22DFB" w14:textId="3DCAEABD" w:rsidR="001730BA" w:rsidRPr="00494C59" w:rsidRDefault="001730BA" w:rsidP="00494C59">
            <w:pPr>
              <w:pStyle w:val="Tabletext0"/>
            </w:pPr>
            <w:r>
              <w:t>MPower108 Employee performance management policy and procedure</w:t>
            </w:r>
          </w:p>
        </w:tc>
        <w:tc>
          <w:tcPr>
            <w:tcW w:w="2976" w:type="dxa"/>
          </w:tcPr>
          <w:p w14:paraId="4C17D801" w14:textId="77777777" w:rsidR="00B2385A" w:rsidRPr="00B2385A" w:rsidRDefault="00B2385A" w:rsidP="00B2385A">
            <w:pPr>
              <w:spacing w:before="60" w:after="60"/>
              <w:rPr>
                <w:color w:val="000000" w:themeColor="text1"/>
                <w:sz w:val="20"/>
                <w:szCs w:val="20"/>
              </w:rPr>
            </w:pPr>
            <w:r w:rsidRPr="00B2385A">
              <w:rPr>
                <w:color w:val="000000" w:themeColor="text1"/>
                <w:sz w:val="20"/>
                <w:szCs w:val="20"/>
              </w:rPr>
              <w:t>MPower108 Operational plan</w:t>
            </w:r>
          </w:p>
          <w:p w14:paraId="576B0333" w14:textId="69F0452E" w:rsidR="00516231" w:rsidRPr="009B4394" w:rsidRDefault="00516231" w:rsidP="00516231">
            <w:pPr>
              <w:pStyle w:val="Tabletext0"/>
              <w:rPr>
                <w:b/>
                <w:bCs/>
                <w:color w:val="0000FF"/>
              </w:rPr>
            </w:pPr>
          </w:p>
        </w:tc>
      </w:tr>
      <w:tr w:rsidR="00516231" w:rsidRPr="009B4394" w14:paraId="4A8D6823" w14:textId="77777777" w:rsidTr="349CE5BB">
        <w:tc>
          <w:tcPr>
            <w:tcW w:w="6091" w:type="dxa"/>
          </w:tcPr>
          <w:p w14:paraId="662C6484" w14:textId="0A6722E0" w:rsidR="00516231" w:rsidRPr="008B57CE" w:rsidRDefault="002048E7" w:rsidP="00516231">
            <w:pPr>
              <w:pStyle w:val="Tabletext0"/>
              <w:numPr>
                <w:ilvl w:val="1"/>
                <w:numId w:val="17"/>
              </w:numPr>
            </w:pPr>
            <w:r>
              <w:t>P</w:t>
            </w:r>
            <w:r w:rsidR="00516231" w:rsidRPr="008B57CE">
              <w:t>rioritis</w:t>
            </w:r>
            <w:r>
              <w:t>ing</w:t>
            </w:r>
            <w:r w:rsidR="00516231" w:rsidRPr="008B57CE">
              <w:t xml:space="preserve"> organisation and individual needs</w:t>
            </w:r>
          </w:p>
          <w:p w14:paraId="2D907924" w14:textId="77777777" w:rsidR="00494C59" w:rsidRPr="008B57CE" w:rsidRDefault="00494C59" w:rsidP="002048E7">
            <w:pPr>
              <w:pStyle w:val="TableListParagraph"/>
            </w:pPr>
            <w:r w:rsidRPr="008B57CE">
              <w:t>different types of networks and collaboration:</w:t>
            </w:r>
          </w:p>
          <w:p w14:paraId="1A84169F" w14:textId="77777777" w:rsidR="00494C59" w:rsidRPr="008B57CE" w:rsidRDefault="00494C59" w:rsidP="002048E7">
            <w:pPr>
              <w:pStyle w:val="TableListParagraph"/>
              <w:numPr>
                <w:ilvl w:val="1"/>
                <w:numId w:val="7"/>
              </w:numPr>
            </w:pPr>
            <w:r w:rsidRPr="008B57CE">
              <w:t>organisational</w:t>
            </w:r>
          </w:p>
          <w:p w14:paraId="5864A29C" w14:textId="77777777" w:rsidR="00494C59" w:rsidRPr="008B57CE" w:rsidRDefault="00494C59" w:rsidP="002048E7">
            <w:pPr>
              <w:pStyle w:val="TableListParagraph"/>
              <w:numPr>
                <w:ilvl w:val="1"/>
                <w:numId w:val="7"/>
              </w:numPr>
            </w:pPr>
            <w:r w:rsidRPr="008B57CE">
              <w:t>individual</w:t>
            </w:r>
          </w:p>
          <w:p w14:paraId="27BF1423" w14:textId="77777777" w:rsidR="00494C59" w:rsidRPr="008B57CE" w:rsidRDefault="00494C59" w:rsidP="002048E7">
            <w:pPr>
              <w:pStyle w:val="TableListParagraph"/>
              <w:numPr>
                <w:ilvl w:val="1"/>
                <w:numId w:val="7"/>
              </w:numPr>
            </w:pPr>
            <w:r w:rsidRPr="008B57CE">
              <w:t>virtual</w:t>
            </w:r>
          </w:p>
          <w:p w14:paraId="2D21CB39" w14:textId="77777777" w:rsidR="00494C59" w:rsidRDefault="00494C59" w:rsidP="002048E7">
            <w:pPr>
              <w:pStyle w:val="TableListParagraph"/>
              <w:numPr>
                <w:ilvl w:val="1"/>
                <w:numId w:val="7"/>
              </w:numPr>
              <w:rPr>
                <w:noProof/>
                <w:lang w:eastAsia="en-AU"/>
              </w:rPr>
            </w:pPr>
            <w:r w:rsidRPr="008B57CE">
              <w:t>formal/informal</w:t>
            </w:r>
          </w:p>
          <w:p w14:paraId="4D6FBE4F" w14:textId="3CAEAFEF" w:rsidR="002048E7" w:rsidRDefault="002048E7" w:rsidP="002048E7">
            <w:pPr>
              <w:pStyle w:val="TableListParagraph"/>
              <w:rPr>
                <w:noProof/>
                <w:lang w:eastAsia="en-AU"/>
              </w:rPr>
            </w:pPr>
            <w:r>
              <w:rPr>
                <w:noProof/>
                <w:lang w:eastAsia="en-AU"/>
              </w:rPr>
              <w:t xml:space="preserve">gaps in networks and collaborative practice </w:t>
            </w:r>
          </w:p>
          <w:p w14:paraId="5CA292A6" w14:textId="52E4BD5B" w:rsidR="002048E7" w:rsidRPr="006C48D7" w:rsidRDefault="002048E7" w:rsidP="002048E7">
            <w:pPr>
              <w:pStyle w:val="TableListParagraph"/>
              <w:numPr>
                <w:ilvl w:val="1"/>
                <w:numId w:val="7"/>
              </w:numPr>
              <w:rPr>
                <w:noProof/>
                <w:lang w:eastAsia="en-AU"/>
              </w:rPr>
            </w:pPr>
            <w:r>
              <w:rPr>
                <w:noProof/>
                <w:lang w:eastAsia="en-AU"/>
              </w:rPr>
              <w:t>values, limitations and dynamics of networks and collaborative partnerships</w:t>
            </w:r>
          </w:p>
        </w:tc>
        <w:tc>
          <w:tcPr>
            <w:tcW w:w="2126" w:type="dxa"/>
          </w:tcPr>
          <w:p w14:paraId="63E0C9FC" w14:textId="4690D6F1" w:rsidR="00516231" w:rsidRPr="00494C59" w:rsidRDefault="002048E7" w:rsidP="00494C59">
            <w:pPr>
              <w:pStyle w:val="Tabletext0"/>
            </w:pPr>
            <w:bookmarkStart w:id="3" w:name="_Hlk113537285"/>
            <w:r w:rsidRPr="002048E7">
              <w:t xml:space="preserve">Illustrative example  - Gaps in collaboration </w:t>
            </w:r>
            <w:bookmarkEnd w:id="3"/>
          </w:p>
        </w:tc>
        <w:tc>
          <w:tcPr>
            <w:tcW w:w="2977" w:type="dxa"/>
          </w:tcPr>
          <w:p w14:paraId="06F7FC5E" w14:textId="529F96A3" w:rsidR="00516231" w:rsidRDefault="00494C59" w:rsidP="00494C59">
            <w:pPr>
              <w:pStyle w:val="Tabletext0"/>
            </w:pPr>
            <w:r w:rsidRPr="00494C59">
              <w:t>MPower108 Case study background</w:t>
            </w:r>
          </w:p>
          <w:p w14:paraId="4F62C714" w14:textId="2A62AE24" w:rsidR="00014F86" w:rsidRPr="00494C59" w:rsidRDefault="00014F86" w:rsidP="00494C59">
            <w:pPr>
              <w:pStyle w:val="Tabletext0"/>
            </w:pPr>
            <w:r w:rsidRPr="00014F86">
              <w:t xml:space="preserve">MPower108 Stakeholder </w:t>
            </w:r>
            <w:r w:rsidR="00FC5CD9" w:rsidRPr="00FC5CD9">
              <w:t xml:space="preserve">analysis </w:t>
            </w:r>
            <w:r w:rsidRPr="00014F86">
              <w:t>template</w:t>
            </w:r>
          </w:p>
          <w:p w14:paraId="566E29EB" w14:textId="128BF33B" w:rsidR="00494C59" w:rsidRDefault="00494C59" w:rsidP="00494C59">
            <w:pPr>
              <w:pStyle w:val="Tabletext0"/>
            </w:pPr>
            <w:r w:rsidRPr="00494C59">
              <w:t>MPower108 Stakeholder register template</w:t>
            </w:r>
          </w:p>
          <w:p w14:paraId="1DFECA32" w14:textId="77777777" w:rsidR="00014F86" w:rsidRPr="00494C59" w:rsidRDefault="00014F86" w:rsidP="00494C59">
            <w:pPr>
              <w:pStyle w:val="Tabletext0"/>
            </w:pPr>
          </w:p>
          <w:p w14:paraId="52FAD0CA" w14:textId="661889DF" w:rsidR="00494C59" w:rsidRPr="00494C59" w:rsidRDefault="00494C59" w:rsidP="00494C59">
            <w:pPr>
              <w:pStyle w:val="Tabletext0"/>
            </w:pPr>
          </w:p>
          <w:p w14:paraId="41B1C707" w14:textId="31C5A92D" w:rsidR="00494C59" w:rsidRPr="00494C59" w:rsidRDefault="00494C59" w:rsidP="00494C59">
            <w:pPr>
              <w:pStyle w:val="Tabletext0"/>
            </w:pPr>
          </w:p>
        </w:tc>
        <w:tc>
          <w:tcPr>
            <w:tcW w:w="2976" w:type="dxa"/>
          </w:tcPr>
          <w:p w14:paraId="5C2D2265" w14:textId="77777777" w:rsidR="00516231" w:rsidRPr="009B4394" w:rsidRDefault="00516231" w:rsidP="00516231">
            <w:pPr>
              <w:pStyle w:val="Tabletext0"/>
              <w:rPr>
                <w:b/>
                <w:bCs/>
                <w:color w:val="0000FF"/>
              </w:rPr>
            </w:pPr>
          </w:p>
        </w:tc>
      </w:tr>
      <w:tr w:rsidR="00660FFC" w:rsidRPr="009B4394" w14:paraId="3CB7F82D" w14:textId="77777777" w:rsidTr="349CE5BB">
        <w:tc>
          <w:tcPr>
            <w:tcW w:w="6091" w:type="dxa"/>
          </w:tcPr>
          <w:p w14:paraId="0E0DEEF3" w14:textId="55EF929F" w:rsidR="00660FFC" w:rsidRPr="002048E7" w:rsidRDefault="00660FFC" w:rsidP="00660FFC">
            <w:pPr>
              <w:pStyle w:val="Tabletext0"/>
            </w:pPr>
            <w:r>
              <w:rPr>
                <w:b/>
                <w:bCs/>
                <w:color w:val="0000FF"/>
              </w:rPr>
              <w:t xml:space="preserve">Lesson 2 </w:t>
            </w:r>
            <w:r w:rsidRPr="00516231">
              <w:rPr>
                <w:b/>
                <w:bCs/>
                <w:color w:val="0000FF"/>
              </w:rPr>
              <w:t>Work collaboratively</w:t>
            </w:r>
          </w:p>
        </w:tc>
        <w:tc>
          <w:tcPr>
            <w:tcW w:w="2126" w:type="dxa"/>
          </w:tcPr>
          <w:p w14:paraId="47948E82" w14:textId="77777777" w:rsidR="00660FFC" w:rsidRPr="009B4394" w:rsidRDefault="00660FFC" w:rsidP="00325434">
            <w:pPr>
              <w:pStyle w:val="Tabletext0"/>
              <w:rPr>
                <w:b/>
                <w:bCs/>
                <w:color w:val="0000FF"/>
              </w:rPr>
            </w:pPr>
          </w:p>
        </w:tc>
        <w:tc>
          <w:tcPr>
            <w:tcW w:w="2977" w:type="dxa"/>
          </w:tcPr>
          <w:p w14:paraId="292BEDD7" w14:textId="77777777" w:rsidR="00660FFC" w:rsidRPr="005761D5" w:rsidRDefault="00660FFC" w:rsidP="005761D5">
            <w:pPr>
              <w:pStyle w:val="Tabletext0"/>
            </w:pPr>
          </w:p>
        </w:tc>
        <w:tc>
          <w:tcPr>
            <w:tcW w:w="2976" w:type="dxa"/>
          </w:tcPr>
          <w:p w14:paraId="15501811" w14:textId="77777777" w:rsidR="00660FFC" w:rsidRPr="009B4394" w:rsidRDefault="00660FFC" w:rsidP="00325434">
            <w:pPr>
              <w:pStyle w:val="Tabletext0"/>
              <w:rPr>
                <w:b/>
                <w:bCs/>
                <w:color w:val="0000FF"/>
              </w:rPr>
            </w:pPr>
          </w:p>
        </w:tc>
      </w:tr>
      <w:tr w:rsidR="00516231" w:rsidRPr="009B4394" w14:paraId="6A13B134" w14:textId="77777777" w:rsidTr="349CE5BB">
        <w:tc>
          <w:tcPr>
            <w:tcW w:w="6091" w:type="dxa"/>
          </w:tcPr>
          <w:p w14:paraId="09DB9915" w14:textId="1F4EC520" w:rsidR="00516231" w:rsidRPr="009B4394" w:rsidRDefault="005761D5" w:rsidP="00516231">
            <w:pPr>
              <w:pStyle w:val="Tabletext0"/>
              <w:rPr>
                <w:b/>
                <w:bCs/>
                <w:color w:val="0000FF"/>
              </w:rPr>
            </w:pPr>
            <w:r>
              <w:t>2</w:t>
            </w:r>
            <w:r w:rsidR="00516231">
              <w:t>.</w:t>
            </w:r>
            <w:r w:rsidR="00660FFC">
              <w:t>1</w:t>
            </w:r>
            <w:r w:rsidR="00516231">
              <w:t xml:space="preserve"> Identify opportunities that meet </w:t>
            </w:r>
            <w:r>
              <w:t>collaborative</w:t>
            </w:r>
            <w:r w:rsidR="00516231">
              <w:t xml:space="preserve"> goals</w:t>
            </w:r>
          </w:p>
        </w:tc>
        <w:tc>
          <w:tcPr>
            <w:tcW w:w="2126" w:type="dxa"/>
          </w:tcPr>
          <w:p w14:paraId="488C6ACF" w14:textId="3D92C414" w:rsidR="00516231" w:rsidRPr="005761D5" w:rsidRDefault="005761D5" w:rsidP="005761D5">
            <w:pPr>
              <w:pStyle w:val="Tabletext0"/>
            </w:pPr>
            <w:bookmarkStart w:id="4" w:name="_Hlk113537324"/>
            <w:r w:rsidRPr="005761D5">
              <w:t>Illustrative example</w:t>
            </w:r>
            <w:r w:rsidR="00F6280A">
              <w:t xml:space="preserve"> </w:t>
            </w:r>
            <w:r w:rsidRPr="005761D5">
              <w:t>–MPower108 goals</w:t>
            </w:r>
            <w:bookmarkEnd w:id="4"/>
          </w:p>
        </w:tc>
        <w:tc>
          <w:tcPr>
            <w:tcW w:w="2977" w:type="dxa"/>
          </w:tcPr>
          <w:p w14:paraId="4DEA592C" w14:textId="5C35E35D" w:rsidR="00516231" w:rsidRPr="007220C3" w:rsidRDefault="007220C3" w:rsidP="007220C3">
            <w:pPr>
              <w:pStyle w:val="Tabletext0"/>
            </w:pPr>
            <w:r w:rsidRPr="007220C3">
              <w:t>MPower108 Case study background</w:t>
            </w:r>
          </w:p>
        </w:tc>
        <w:tc>
          <w:tcPr>
            <w:tcW w:w="2976" w:type="dxa"/>
          </w:tcPr>
          <w:p w14:paraId="675280A5" w14:textId="77777777" w:rsidR="007220C3" w:rsidRPr="007220C3" w:rsidRDefault="007220C3" w:rsidP="007220C3">
            <w:pPr>
              <w:pStyle w:val="Tabletext0"/>
            </w:pPr>
            <w:r w:rsidRPr="007220C3">
              <w:t xml:space="preserve">MPower108 Operational plan </w:t>
            </w:r>
          </w:p>
          <w:p w14:paraId="326BBBE3" w14:textId="2BAC0DC7" w:rsidR="00516231" w:rsidRPr="009B4394" w:rsidRDefault="007220C3" w:rsidP="007220C3">
            <w:pPr>
              <w:pStyle w:val="Tabletext0"/>
            </w:pPr>
            <w:r w:rsidRPr="007220C3">
              <w:lastRenderedPageBreak/>
              <w:t xml:space="preserve">MPower108 Service </w:t>
            </w:r>
            <w:r w:rsidR="00E27473">
              <w:t>provision</w:t>
            </w:r>
            <w:r w:rsidRPr="007220C3">
              <w:t xml:space="preserve"> process</w:t>
            </w:r>
          </w:p>
        </w:tc>
      </w:tr>
      <w:tr w:rsidR="00660FFC" w:rsidRPr="009B4394" w14:paraId="12F4DAF4" w14:textId="77777777" w:rsidTr="349CE5BB">
        <w:tc>
          <w:tcPr>
            <w:tcW w:w="6091" w:type="dxa"/>
          </w:tcPr>
          <w:p w14:paraId="18689DF0" w14:textId="35C9658C" w:rsidR="00660FFC" w:rsidRDefault="00660FFC" w:rsidP="00660FFC">
            <w:pPr>
              <w:pStyle w:val="Tabletext0"/>
              <w:numPr>
                <w:ilvl w:val="1"/>
                <w:numId w:val="20"/>
              </w:numPr>
            </w:pPr>
            <w:r w:rsidRPr="002048E7">
              <w:lastRenderedPageBreak/>
              <w:t>Strategies for collaboration</w:t>
            </w:r>
          </w:p>
          <w:p w14:paraId="007FB607" w14:textId="77777777" w:rsidR="00660FFC" w:rsidRDefault="00660FFC" w:rsidP="00660FFC">
            <w:pPr>
              <w:pStyle w:val="TableListParagraph"/>
            </w:pPr>
            <w:r>
              <w:t>r</w:t>
            </w:r>
            <w:r w:rsidRPr="002048E7">
              <w:t>eview information</w:t>
            </w:r>
          </w:p>
          <w:p w14:paraId="3E76DE5B" w14:textId="77777777" w:rsidR="00660FFC" w:rsidRPr="009B4394" w:rsidRDefault="00660FFC" w:rsidP="00660FFC">
            <w:pPr>
              <w:pStyle w:val="TableListParagraph"/>
              <w:numPr>
                <w:ilvl w:val="1"/>
                <w:numId w:val="7"/>
              </w:numPr>
            </w:pPr>
            <w:r w:rsidRPr="0025629E">
              <w:t>about relevant services, organisations and key peopl</w:t>
            </w:r>
            <w:r>
              <w:t>e</w:t>
            </w:r>
          </w:p>
          <w:p w14:paraId="713D26E8" w14:textId="77777777" w:rsidR="00660FFC" w:rsidRDefault="00660FFC" w:rsidP="00660FFC">
            <w:pPr>
              <w:pStyle w:val="TableListParagraph"/>
            </w:pPr>
            <w:r w:rsidRPr="0025629E">
              <w:t>initiate relationships</w:t>
            </w:r>
          </w:p>
          <w:p w14:paraId="520A77CF" w14:textId="77777777" w:rsidR="00660FFC" w:rsidRDefault="00660FFC" w:rsidP="00660FFC">
            <w:pPr>
              <w:pStyle w:val="TableListParagraph"/>
              <w:numPr>
                <w:ilvl w:val="1"/>
                <w:numId w:val="7"/>
              </w:numPr>
            </w:pPr>
            <w:r>
              <w:t>w</w:t>
            </w:r>
            <w:r w:rsidRPr="0025629E">
              <w:t>ith other inter and intra sectoral professionals and organisation</w:t>
            </w:r>
          </w:p>
          <w:p w14:paraId="76A31ED5" w14:textId="77777777" w:rsidR="00660FFC" w:rsidRDefault="00660FFC" w:rsidP="00660FFC">
            <w:pPr>
              <w:pStyle w:val="TableListParagraph"/>
            </w:pPr>
            <w:r w:rsidRPr="006C48D7">
              <w:t>industry structure and interrelationships between different organisations, both public and private</w:t>
            </w:r>
          </w:p>
          <w:p w14:paraId="6AE2BB07" w14:textId="77777777" w:rsidR="00660FFC" w:rsidRDefault="00660FFC" w:rsidP="00660FFC">
            <w:pPr>
              <w:pStyle w:val="TableListParagraph"/>
            </w:pPr>
            <w:r>
              <w:t>s</w:t>
            </w:r>
            <w:r w:rsidRPr="00660FFC">
              <w:t>hare information and resources</w:t>
            </w:r>
          </w:p>
          <w:p w14:paraId="172DD9E1" w14:textId="77777777" w:rsidR="00660FFC" w:rsidRDefault="00660FFC" w:rsidP="00660FFC">
            <w:pPr>
              <w:pStyle w:val="TableListParagraph"/>
              <w:numPr>
                <w:ilvl w:val="1"/>
                <w:numId w:val="7"/>
              </w:numPr>
            </w:pPr>
            <w:r w:rsidRPr="00660FFC">
              <w:t>with other organisations to overcome duplication in service delivery</w:t>
            </w:r>
          </w:p>
          <w:p w14:paraId="550C5A96" w14:textId="77777777" w:rsidR="00660FFC" w:rsidRDefault="00660FFC" w:rsidP="00660FFC">
            <w:pPr>
              <w:pStyle w:val="TableListParagraph"/>
            </w:pPr>
            <w:r>
              <w:t>d</w:t>
            </w:r>
            <w:r w:rsidRPr="00660FFC">
              <w:t>efine and document the type and level of collaboration</w:t>
            </w:r>
          </w:p>
          <w:p w14:paraId="55FC2221" w14:textId="77777777" w:rsidR="00660FFC" w:rsidRDefault="00660FFC" w:rsidP="00660FFC">
            <w:pPr>
              <w:pStyle w:val="TableListParagraph"/>
            </w:pPr>
            <w:r w:rsidRPr="00660FFC">
              <w:t>negotiate with the relevant people</w:t>
            </w:r>
          </w:p>
          <w:p w14:paraId="6E39E721" w14:textId="44B62C92" w:rsidR="00660FFC" w:rsidRDefault="00660FFC" w:rsidP="007220C3">
            <w:pPr>
              <w:pStyle w:val="TableListParagraph"/>
            </w:pPr>
            <w:r>
              <w:t>m</w:t>
            </w:r>
            <w:r w:rsidRPr="00660FFC">
              <w:t>aintain currency and accessibility of information</w:t>
            </w:r>
          </w:p>
        </w:tc>
        <w:tc>
          <w:tcPr>
            <w:tcW w:w="2126" w:type="dxa"/>
          </w:tcPr>
          <w:p w14:paraId="3E64CFB4" w14:textId="77777777" w:rsidR="00660FFC" w:rsidRPr="005761D5" w:rsidRDefault="00660FFC" w:rsidP="00660FFC">
            <w:pPr>
              <w:pStyle w:val="Tabletext0"/>
            </w:pPr>
          </w:p>
        </w:tc>
        <w:tc>
          <w:tcPr>
            <w:tcW w:w="2977" w:type="dxa"/>
          </w:tcPr>
          <w:p w14:paraId="25BD2060" w14:textId="77777777" w:rsidR="00660FFC" w:rsidRDefault="00660FFC" w:rsidP="00660FFC">
            <w:pPr>
              <w:pStyle w:val="Tabletext0"/>
            </w:pPr>
            <w:r w:rsidRPr="00660FFC">
              <w:t>MPower108 Case study background</w:t>
            </w:r>
          </w:p>
          <w:p w14:paraId="31EC737E" w14:textId="77777777" w:rsidR="00660FFC" w:rsidRDefault="00660FFC" w:rsidP="00660FFC">
            <w:pPr>
              <w:pStyle w:val="Tabletext0"/>
            </w:pPr>
            <w:r w:rsidRPr="005761D5">
              <w:t>MPower108 Privacy policy and procedures</w:t>
            </w:r>
          </w:p>
          <w:p w14:paraId="08EC2A79" w14:textId="5E1828BD" w:rsidR="00660FFC" w:rsidRDefault="00660FFC" w:rsidP="00660FFC">
            <w:pPr>
              <w:pStyle w:val="Tabletext0"/>
            </w:pPr>
            <w:r>
              <w:t>MPower108 Communication policy and procedures</w:t>
            </w:r>
          </w:p>
          <w:p w14:paraId="59C505E8" w14:textId="77777777" w:rsidR="007220C3" w:rsidRPr="005761D5" w:rsidRDefault="007220C3" w:rsidP="007220C3">
            <w:pPr>
              <w:pStyle w:val="Tabletext0"/>
            </w:pPr>
            <w:r w:rsidRPr="005761D5">
              <w:t xml:space="preserve">MPower108 </w:t>
            </w:r>
            <w:r>
              <w:t xml:space="preserve">Intellectual property </w:t>
            </w:r>
            <w:r w:rsidRPr="005761D5">
              <w:t>policy and procedures</w:t>
            </w:r>
          </w:p>
          <w:p w14:paraId="67261688" w14:textId="77777777" w:rsidR="00660FFC" w:rsidRDefault="00660FFC" w:rsidP="00660FFC">
            <w:pPr>
              <w:pStyle w:val="Tabletext0"/>
            </w:pPr>
            <w:r w:rsidRPr="00B2385A">
              <w:t>MPower108 Style guide</w:t>
            </w:r>
          </w:p>
          <w:p w14:paraId="7B24D31E" w14:textId="77777777" w:rsidR="00660FFC" w:rsidRDefault="00FC5CD9" w:rsidP="00660FFC">
            <w:pPr>
              <w:pStyle w:val="Tabletext0"/>
            </w:pPr>
            <w:r w:rsidRPr="00A53AE8">
              <w:t>MPower108 Information and document management policy and procedure</w:t>
            </w:r>
          </w:p>
          <w:p w14:paraId="4EC42D85" w14:textId="77777777" w:rsidR="00B2385A" w:rsidRPr="00FC5CD9" w:rsidRDefault="00B2385A" w:rsidP="00B2385A">
            <w:pPr>
              <w:pStyle w:val="Tabletext0"/>
            </w:pPr>
            <w:r w:rsidRPr="00FC5CD9">
              <w:t>MPower108 Communication plan MPower108 Style guide</w:t>
            </w:r>
          </w:p>
          <w:p w14:paraId="57131876" w14:textId="77777777" w:rsidR="00B2385A" w:rsidRPr="00FC5CD9" w:rsidRDefault="00B2385A" w:rsidP="00B2385A">
            <w:pPr>
              <w:pStyle w:val="Tabletext0"/>
            </w:pPr>
            <w:r w:rsidRPr="00FC5CD9">
              <w:t>MPower108 Stakeholder analysis template</w:t>
            </w:r>
          </w:p>
          <w:p w14:paraId="129E5C35" w14:textId="77777777" w:rsidR="00B2385A" w:rsidRDefault="00B2385A" w:rsidP="00B2385A">
            <w:pPr>
              <w:pStyle w:val="Tabletext0"/>
            </w:pPr>
            <w:r w:rsidRPr="00FC5CD9">
              <w:t xml:space="preserve">MPower108 Stakeholder </w:t>
            </w:r>
            <w:r>
              <w:t xml:space="preserve">register </w:t>
            </w:r>
            <w:r w:rsidRPr="00FC5CD9">
              <w:t>template</w:t>
            </w:r>
          </w:p>
          <w:p w14:paraId="604421F6" w14:textId="77777777" w:rsidR="00B2385A" w:rsidRDefault="00B2385A" w:rsidP="00B2385A">
            <w:pPr>
              <w:pStyle w:val="Tabletext0"/>
            </w:pPr>
            <w:r w:rsidRPr="002B12A6">
              <w:t xml:space="preserve">MPower108 </w:t>
            </w:r>
            <w:r>
              <w:t xml:space="preserve">Email </w:t>
            </w:r>
            <w:r w:rsidRPr="002B12A6">
              <w:t>template</w:t>
            </w:r>
          </w:p>
          <w:p w14:paraId="30D7C9DD" w14:textId="77777777" w:rsidR="00B2385A" w:rsidRDefault="00B2385A" w:rsidP="00B2385A">
            <w:pPr>
              <w:pStyle w:val="Tabletext0"/>
            </w:pPr>
            <w:r>
              <w:t>MPower108 Report template</w:t>
            </w:r>
          </w:p>
          <w:p w14:paraId="3C8109D4" w14:textId="2B807C14" w:rsidR="00B2385A" w:rsidRPr="00933EE3" w:rsidRDefault="00B2385A" w:rsidP="00660FFC">
            <w:pPr>
              <w:pStyle w:val="Tabletext0"/>
            </w:pPr>
          </w:p>
        </w:tc>
        <w:tc>
          <w:tcPr>
            <w:tcW w:w="2976" w:type="dxa"/>
          </w:tcPr>
          <w:p w14:paraId="3D62D0E6" w14:textId="08846DB4" w:rsidR="00FC5CD9" w:rsidRPr="009B4394" w:rsidRDefault="00FC5CD9" w:rsidP="00B2385A">
            <w:pPr>
              <w:pStyle w:val="Tabletext0"/>
            </w:pPr>
          </w:p>
        </w:tc>
      </w:tr>
      <w:tr w:rsidR="00516231" w:rsidRPr="009B4394" w14:paraId="67AE4C4C" w14:textId="77777777" w:rsidTr="349CE5BB">
        <w:tc>
          <w:tcPr>
            <w:tcW w:w="6091" w:type="dxa"/>
          </w:tcPr>
          <w:p w14:paraId="10820B82" w14:textId="228490E9" w:rsidR="00516231" w:rsidRPr="009B4394" w:rsidRDefault="005761D5" w:rsidP="005761D5">
            <w:pPr>
              <w:pStyle w:val="Tabletext0"/>
              <w:rPr>
                <w:b/>
                <w:bCs/>
                <w:color w:val="0000FF"/>
              </w:rPr>
            </w:pPr>
            <w:r>
              <w:lastRenderedPageBreak/>
              <w:t>2</w:t>
            </w:r>
            <w:r w:rsidR="00516231">
              <w:t>.</w:t>
            </w:r>
            <w:r w:rsidR="00660FFC">
              <w:t>3</w:t>
            </w:r>
            <w:r w:rsidR="00516231">
              <w:t xml:space="preserve"> Plan and implement integrated projects and service delivery</w:t>
            </w:r>
          </w:p>
        </w:tc>
        <w:tc>
          <w:tcPr>
            <w:tcW w:w="2126" w:type="dxa"/>
          </w:tcPr>
          <w:p w14:paraId="6800381D" w14:textId="7E7A4CC8" w:rsidR="00516231" w:rsidRPr="005761D5" w:rsidRDefault="005761D5" w:rsidP="005761D5">
            <w:pPr>
              <w:pStyle w:val="Tabletext0"/>
            </w:pPr>
            <w:bookmarkStart w:id="5" w:name="_Hlk113537344"/>
            <w:r w:rsidRPr="005761D5">
              <w:t>Illustrative example–</w:t>
            </w:r>
            <w:r w:rsidR="001B4C2D">
              <w:t>O</w:t>
            </w:r>
            <w:r w:rsidRPr="005761D5">
              <w:t>btaining goals</w:t>
            </w:r>
            <w:bookmarkEnd w:id="5"/>
            <w:r w:rsidR="001B4C2D">
              <w:t xml:space="preserve"> at </w:t>
            </w:r>
            <w:r w:rsidR="001B4C2D" w:rsidRPr="005761D5">
              <w:t>MPower108</w:t>
            </w:r>
          </w:p>
        </w:tc>
        <w:tc>
          <w:tcPr>
            <w:tcW w:w="2977" w:type="dxa"/>
          </w:tcPr>
          <w:p w14:paraId="20885156" w14:textId="77777777" w:rsidR="007220C3" w:rsidRDefault="007220C3" w:rsidP="007220C3">
            <w:pPr>
              <w:pStyle w:val="Tabletext0"/>
            </w:pPr>
            <w:r>
              <w:t>MPower108 Case study background</w:t>
            </w:r>
          </w:p>
          <w:p w14:paraId="75391878" w14:textId="36C42E3C" w:rsidR="007220C3" w:rsidRDefault="007220C3" w:rsidP="007220C3">
            <w:pPr>
              <w:pStyle w:val="Tabletext0"/>
            </w:pPr>
            <w:r>
              <w:t>MPower108 Service management policy and procedure</w:t>
            </w:r>
          </w:p>
          <w:p w14:paraId="5F690D7E" w14:textId="5E5B7234" w:rsidR="00516231" w:rsidRPr="00933EE3" w:rsidRDefault="00933EE3" w:rsidP="007220C3">
            <w:pPr>
              <w:pStyle w:val="Tabletext0"/>
            </w:pPr>
            <w:r w:rsidRPr="00933EE3">
              <w:t>MPower108 Action plan template</w:t>
            </w:r>
          </w:p>
          <w:p w14:paraId="6B75B215" w14:textId="56D5B40C" w:rsidR="00933EE3" w:rsidRPr="009B4394" w:rsidRDefault="00933EE3" w:rsidP="00516231">
            <w:pPr>
              <w:pStyle w:val="Tabletext0"/>
              <w:rPr>
                <w:b/>
                <w:bCs/>
                <w:color w:val="0000FF"/>
              </w:rPr>
            </w:pPr>
          </w:p>
        </w:tc>
        <w:tc>
          <w:tcPr>
            <w:tcW w:w="2976" w:type="dxa"/>
          </w:tcPr>
          <w:p w14:paraId="2056EA21" w14:textId="77777777" w:rsidR="007220C3" w:rsidRPr="007220C3" w:rsidRDefault="007220C3" w:rsidP="007220C3">
            <w:pPr>
              <w:pStyle w:val="Tabletext0"/>
            </w:pPr>
            <w:r w:rsidRPr="007220C3">
              <w:t xml:space="preserve">MPower108 Operational plan </w:t>
            </w:r>
          </w:p>
          <w:p w14:paraId="1D3DD202" w14:textId="30DBD608" w:rsidR="00516231" w:rsidRPr="009B4394" w:rsidRDefault="007220C3" w:rsidP="007220C3">
            <w:pPr>
              <w:pStyle w:val="Tabletext0"/>
            </w:pPr>
            <w:r w:rsidRPr="007220C3">
              <w:t xml:space="preserve">MPower108 Service </w:t>
            </w:r>
            <w:r w:rsidR="00B2385A">
              <w:t xml:space="preserve">provision </w:t>
            </w:r>
            <w:r w:rsidRPr="007220C3">
              <w:t>process</w:t>
            </w:r>
          </w:p>
        </w:tc>
      </w:tr>
      <w:tr w:rsidR="00516231" w:rsidRPr="009B4394" w14:paraId="66BC2899" w14:textId="77777777" w:rsidTr="349CE5BB">
        <w:tc>
          <w:tcPr>
            <w:tcW w:w="6091" w:type="dxa"/>
          </w:tcPr>
          <w:p w14:paraId="2DB0D55A" w14:textId="775ED41A" w:rsidR="005761D5" w:rsidRDefault="005761D5" w:rsidP="00516231">
            <w:pPr>
              <w:pStyle w:val="Tabletext0"/>
            </w:pPr>
            <w:r>
              <w:t>2</w:t>
            </w:r>
            <w:r w:rsidR="00516231">
              <w:t>.</w:t>
            </w:r>
            <w:r w:rsidR="00660FFC">
              <w:t>4</w:t>
            </w:r>
            <w:r w:rsidR="00516231">
              <w:t xml:space="preserve"> Liaise with staff from relevant organisations</w:t>
            </w:r>
          </w:p>
          <w:p w14:paraId="24B1FAF1" w14:textId="4004FD31" w:rsidR="006C48D7" w:rsidRPr="009B4394" w:rsidRDefault="00516231" w:rsidP="005761D5">
            <w:pPr>
              <w:pStyle w:val="TableListParagraph"/>
              <w:rPr>
                <w:b/>
                <w:bCs/>
                <w:color w:val="0000FF"/>
              </w:rPr>
            </w:pPr>
            <w:r>
              <w:t xml:space="preserve">formal and informal </w:t>
            </w:r>
            <w:r w:rsidR="005761D5">
              <w:t>collaborations</w:t>
            </w:r>
          </w:p>
        </w:tc>
        <w:tc>
          <w:tcPr>
            <w:tcW w:w="2126" w:type="dxa"/>
          </w:tcPr>
          <w:p w14:paraId="13C5FBF7" w14:textId="77777777" w:rsidR="00516231" w:rsidRDefault="001B4C2D" w:rsidP="005761D5">
            <w:pPr>
              <w:pStyle w:val="Tabletext0"/>
            </w:pPr>
            <w:r w:rsidRPr="001B4C2D">
              <w:t>Illustrative example–Obtaining goals at MPower108</w:t>
            </w:r>
          </w:p>
          <w:p w14:paraId="57D14991" w14:textId="77777777" w:rsidR="001B4C2D" w:rsidRDefault="001B4C2D" w:rsidP="005761D5">
            <w:pPr>
              <w:pStyle w:val="Tabletext0"/>
            </w:pPr>
          </w:p>
          <w:p w14:paraId="5AF4C8A4" w14:textId="5376ED4E" w:rsidR="001B4C2D" w:rsidRPr="005761D5" w:rsidRDefault="001B4C2D" w:rsidP="005761D5">
            <w:pPr>
              <w:pStyle w:val="Tabletext0"/>
            </w:pPr>
            <w:r w:rsidRPr="005761D5">
              <w:t>Illustrative example–</w:t>
            </w:r>
            <w:r>
              <w:t>The stakeholder register</w:t>
            </w:r>
          </w:p>
        </w:tc>
        <w:tc>
          <w:tcPr>
            <w:tcW w:w="2977" w:type="dxa"/>
          </w:tcPr>
          <w:p w14:paraId="34C19E4A" w14:textId="769956DF" w:rsidR="005761D5" w:rsidRDefault="005761D5" w:rsidP="005761D5">
            <w:pPr>
              <w:pStyle w:val="Tabletext0"/>
            </w:pPr>
            <w:r w:rsidRPr="005761D5">
              <w:t>MPower108 Case study background</w:t>
            </w:r>
          </w:p>
          <w:p w14:paraId="57D3E179" w14:textId="14EE32A7" w:rsidR="00933EE3" w:rsidRDefault="00933EE3" w:rsidP="00933EE3">
            <w:pPr>
              <w:pStyle w:val="Tabletext0"/>
            </w:pPr>
            <w:r>
              <w:t>MPower108 Communication policy and procedures</w:t>
            </w:r>
          </w:p>
          <w:p w14:paraId="1119FD66" w14:textId="3318D8A1" w:rsidR="00611C55" w:rsidRDefault="00611C55" w:rsidP="00933EE3">
            <w:pPr>
              <w:pStyle w:val="Tabletext0"/>
            </w:pPr>
            <w:r>
              <w:t>MPower108 Communication plan</w:t>
            </w:r>
          </w:p>
          <w:p w14:paraId="73A68F49" w14:textId="767DC5D5" w:rsidR="00933EE3" w:rsidRPr="005761D5" w:rsidRDefault="00933EE3" w:rsidP="00933EE3">
            <w:pPr>
              <w:pStyle w:val="Tabletext0"/>
            </w:pPr>
            <w:r>
              <w:t>MPower108 Style guide</w:t>
            </w:r>
          </w:p>
          <w:p w14:paraId="758035B9" w14:textId="1916C6B6" w:rsidR="00516231" w:rsidRPr="005761D5" w:rsidRDefault="005761D5" w:rsidP="005761D5">
            <w:pPr>
              <w:pStyle w:val="Tabletext0"/>
            </w:pPr>
            <w:r w:rsidRPr="005761D5">
              <w:t>MPower108 Stakeholder register template</w:t>
            </w:r>
          </w:p>
          <w:p w14:paraId="24FC2067" w14:textId="175E9A8C" w:rsidR="005761D5" w:rsidRDefault="00230C95" w:rsidP="005761D5">
            <w:pPr>
              <w:pStyle w:val="Tabletext0"/>
            </w:pPr>
            <w:r>
              <w:t>MPower108 Stakeholder analysis template</w:t>
            </w:r>
          </w:p>
          <w:p w14:paraId="494484E7" w14:textId="77777777" w:rsidR="00933EE3" w:rsidRDefault="00933EE3" w:rsidP="00933EE3">
            <w:pPr>
              <w:pStyle w:val="Tabletext0"/>
            </w:pPr>
            <w:r>
              <w:t>MPower108 Meeting agenda</w:t>
            </w:r>
          </w:p>
          <w:p w14:paraId="64AB6264" w14:textId="77777777" w:rsidR="00933EE3" w:rsidRDefault="00933EE3" w:rsidP="00933EE3">
            <w:pPr>
              <w:pStyle w:val="Tabletext0"/>
            </w:pPr>
            <w:r>
              <w:t>MPower108 Meeting minutes</w:t>
            </w:r>
          </w:p>
          <w:p w14:paraId="20647761" w14:textId="2E507179" w:rsidR="00933EE3" w:rsidRPr="005761D5" w:rsidRDefault="00933EE3" w:rsidP="00933EE3">
            <w:pPr>
              <w:pStyle w:val="Tabletext0"/>
            </w:pPr>
            <w:r>
              <w:t>MPower108 Email template</w:t>
            </w:r>
          </w:p>
          <w:p w14:paraId="43473E36" w14:textId="77777777" w:rsidR="005761D5" w:rsidRPr="005761D5" w:rsidRDefault="005761D5" w:rsidP="005761D5">
            <w:pPr>
              <w:pStyle w:val="Tabletext0"/>
            </w:pPr>
          </w:p>
          <w:p w14:paraId="7BC2144A" w14:textId="32B87666" w:rsidR="005761D5" w:rsidRPr="009B4394" w:rsidRDefault="005761D5" w:rsidP="005761D5">
            <w:pPr>
              <w:pStyle w:val="Tabletext0"/>
              <w:rPr>
                <w:b/>
                <w:bCs/>
                <w:color w:val="0000FF"/>
              </w:rPr>
            </w:pPr>
          </w:p>
        </w:tc>
        <w:tc>
          <w:tcPr>
            <w:tcW w:w="2976" w:type="dxa"/>
          </w:tcPr>
          <w:p w14:paraId="5F915D7B" w14:textId="77777777" w:rsidR="00516231" w:rsidRPr="009B4394" w:rsidRDefault="00516231" w:rsidP="00516231">
            <w:pPr>
              <w:pStyle w:val="Tabletext0"/>
              <w:rPr>
                <w:b/>
                <w:bCs/>
                <w:color w:val="0000FF"/>
              </w:rPr>
            </w:pPr>
          </w:p>
        </w:tc>
      </w:tr>
      <w:tr w:rsidR="00516231" w:rsidRPr="009B4394" w14:paraId="20731552" w14:textId="77777777" w:rsidTr="349CE5BB">
        <w:tc>
          <w:tcPr>
            <w:tcW w:w="6091" w:type="dxa"/>
          </w:tcPr>
          <w:p w14:paraId="5B6E6B85" w14:textId="3534AA15" w:rsidR="00516231" w:rsidRPr="009B4394" w:rsidRDefault="00516231" w:rsidP="00516231">
            <w:pPr>
              <w:pStyle w:val="Tabletext0"/>
              <w:rPr>
                <w:b/>
                <w:bCs/>
                <w:color w:val="0000FF"/>
              </w:rPr>
            </w:pPr>
            <w:r>
              <w:rPr>
                <w:b/>
                <w:bCs/>
                <w:color w:val="0000FF"/>
              </w:rPr>
              <w:t>Lesson 3 Represent the organisation</w:t>
            </w:r>
          </w:p>
        </w:tc>
        <w:tc>
          <w:tcPr>
            <w:tcW w:w="2126" w:type="dxa"/>
          </w:tcPr>
          <w:p w14:paraId="361FA369" w14:textId="77777777" w:rsidR="00516231" w:rsidRPr="009B4394" w:rsidRDefault="00516231" w:rsidP="00516231">
            <w:pPr>
              <w:pStyle w:val="Tabletext0"/>
              <w:rPr>
                <w:b/>
                <w:bCs/>
                <w:color w:val="0000FF"/>
              </w:rPr>
            </w:pPr>
          </w:p>
        </w:tc>
        <w:tc>
          <w:tcPr>
            <w:tcW w:w="2977" w:type="dxa"/>
          </w:tcPr>
          <w:p w14:paraId="76CCC1AB" w14:textId="77777777" w:rsidR="00516231" w:rsidRPr="009B4394" w:rsidRDefault="00516231" w:rsidP="00516231">
            <w:pPr>
              <w:pStyle w:val="Tabletext0"/>
              <w:rPr>
                <w:b/>
                <w:bCs/>
                <w:color w:val="0000FF"/>
              </w:rPr>
            </w:pPr>
          </w:p>
        </w:tc>
        <w:tc>
          <w:tcPr>
            <w:tcW w:w="2976" w:type="dxa"/>
          </w:tcPr>
          <w:p w14:paraId="282EA4C0" w14:textId="77777777" w:rsidR="00516231" w:rsidRPr="009B4394" w:rsidRDefault="00516231" w:rsidP="00516231">
            <w:pPr>
              <w:pStyle w:val="Tabletext0"/>
              <w:rPr>
                <w:b/>
                <w:bCs/>
                <w:color w:val="0000FF"/>
              </w:rPr>
            </w:pPr>
          </w:p>
        </w:tc>
      </w:tr>
      <w:tr w:rsidR="00516231" w:rsidRPr="009B4394" w14:paraId="166C6F7D" w14:textId="77777777" w:rsidTr="349CE5BB">
        <w:tc>
          <w:tcPr>
            <w:tcW w:w="6091" w:type="dxa"/>
          </w:tcPr>
          <w:p w14:paraId="7A05ADC6" w14:textId="1E71DC32" w:rsidR="00516231" w:rsidRPr="009B4394" w:rsidRDefault="00660FFC" w:rsidP="00516231">
            <w:pPr>
              <w:pStyle w:val="Tabletext0"/>
              <w:rPr>
                <w:b/>
                <w:bCs/>
                <w:color w:val="0000FF"/>
              </w:rPr>
            </w:pPr>
            <w:r>
              <w:lastRenderedPageBreak/>
              <w:t>3</w:t>
            </w:r>
            <w:r w:rsidR="00516231" w:rsidRPr="007F2ADD">
              <w:t xml:space="preserve">.1 Promote the organisation </w:t>
            </w:r>
          </w:p>
        </w:tc>
        <w:tc>
          <w:tcPr>
            <w:tcW w:w="2126" w:type="dxa"/>
          </w:tcPr>
          <w:p w14:paraId="46E86D9B" w14:textId="77777777" w:rsidR="00516231" w:rsidRPr="009B4394" w:rsidRDefault="00516231" w:rsidP="00516231">
            <w:pPr>
              <w:pStyle w:val="Tabletext0"/>
              <w:rPr>
                <w:b/>
                <w:bCs/>
                <w:color w:val="0000FF"/>
              </w:rPr>
            </w:pPr>
          </w:p>
        </w:tc>
        <w:tc>
          <w:tcPr>
            <w:tcW w:w="2977" w:type="dxa"/>
          </w:tcPr>
          <w:p w14:paraId="5DC1A3B5" w14:textId="77777777" w:rsidR="00516231" w:rsidRPr="009B4394" w:rsidRDefault="00516231" w:rsidP="00516231">
            <w:pPr>
              <w:pStyle w:val="Tabletext0"/>
              <w:rPr>
                <w:b/>
                <w:bCs/>
                <w:color w:val="0000FF"/>
              </w:rPr>
            </w:pPr>
          </w:p>
        </w:tc>
        <w:tc>
          <w:tcPr>
            <w:tcW w:w="2976" w:type="dxa"/>
          </w:tcPr>
          <w:p w14:paraId="68B22CC5" w14:textId="77777777" w:rsidR="00516231" w:rsidRPr="009B4394" w:rsidRDefault="00516231" w:rsidP="00516231">
            <w:pPr>
              <w:pStyle w:val="Tabletext0"/>
              <w:rPr>
                <w:b/>
                <w:bCs/>
                <w:color w:val="0000FF"/>
              </w:rPr>
            </w:pPr>
          </w:p>
        </w:tc>
      </w:tr>
      <w:tr w:rsidR="00516231" w:rsidRPr="009B4394" w14:paraId="068AFF37" w14:textId="77777777" w:rsidTr="349CE5BB">
        <w:tc>
          <w:tcPr>
            <w:tcW w:w="6091" w:type="dxa"/>
          </w:tcPr>
          <w:p w14:paraId="464CE8A0" w14:textId="0DE3139D" w:rsidR="00516231" w:rsidRPr="006C48D7" w:rsidRDefault="00660FFC" w:rsidP="00516231">
            <w:pPr>
              <w:pStyle w:val="Tabletext0"/>
            </w:pPr>
            <w:r>
              <w:t>3</w:t>
            </w:r>
            <w:r w:rsidR="00516231" w:rsidRPr="006C48D7">
              <w:t xml:space="preserve">.2 Communicate </w:t>
            </w:r>
            <w:r w:rsidR="005761D5">
              <w:t xml:space="preserve">organisational </w:t>
            </w:r>
            <w:r w:rsidR="00516231" w:rsidRPr="006C48D7">
              <w:t xml:space="preserve">issues, policies and practices </w:t>
            </w:r>
          </w:p>
          <w:p w14:paraId="097224EB" w14:textId="326EB192" w:rsidR="006C48D7" w:rsidRPr="006C48D7" w:rsidRDefault="006C48D7" w:rsidP="005A685E">
            <w:pPr>
              <w:pStyle w:val="TableListParagraph"/>
            </w:pPr>
            <w:r w:rsidRPr="006C48D7">
              <w:t>legal and ethical considerations for collaborative practice, including:</w:t>
            </w:r>
          </w:p>
          <w:p w14:paraId="7AFF043D" w14:textId="1A990C2E" w:rsidR="006C48D7" w:rsidRPr="006C48D7" w:rsidRDefault="006C48D7" w:rsidP="005A685E">
            <w:pPr>
              <w:pStyle w:val="TableListParagraph"/>
            </w:pPr>
            <w:r w:rsidRPr="006C48D7">
              <w:t>copyright and intellectual property</w:t>
            </w:r>
          </w:p>
          <w:p w14:paraId="6BCEE7DE" w14:textId="77777777" w:rsidR="006C48D7" w:rsidRDefault="006C48D7" w:rsidP="005A685E">
            <w:pPr>
              <w:pStyle w:val="TableListParagraph"/>
            </w:pPr>
            <w:r w:rsidRPr="006C48D7">
              <w:t>privacy, confidentiality and disclosure</w:t>
            </w:r>
          </w:p>
          <w:p w14:paraId="6294B7D7" w14:textId="77777777" w:rsidR="005A685E" w:rsidRDefault="005A685E" w:rsidP="005A685E">
            <w:pPr>
              <w:pStyle w:val="TableListParagraph"/>
            </w:pPr>
            <w:r w:rsidRPr="005A685E">
              <w:t xml:space="preserve">Implement confidentiality measures </w:t>
            </w:r>
          </w:p>
          <w:p w14:paraId="58FDD3CB" w14:textId="7E5D9615" w:rsidR="005A685E" w:rsidRPr="006C48D7" w:rsidRDefault="005A685E" w:rsidP="005A685E">
            <w:pPr>
              <w:pStyle w:val="TableListParagraph"/>
              <w:numPr>
                <w:ilvl w:val="1"/>
                <w:numId w:val="7"/>
              </w:numPr>
            </w:pPr>
            <w:r w:rsidRPr="005A685E">
              <w:t>protect client, organisation and network</w:t>
            </w:r>
          </w:p>
        </w:tc>
        <w:tc>
          <w:tcPr>
            <w:tcW w:w="2126" w:type="dxa"/>
          </w:tcPr>
          <w:p w14:paraId="1CB2F43B" w14:textId="5C3EDB66" w:rsidR="00516231" w:rsidRPr="005761D5" w:rsidRDefault="005761D5" w:rsidP="005761D5">
            <w:pPr>
              <w:pStyle w:val="Tabletext0"/>
            </w:pPr>
            <w:bookmarkStart w:id="6" w:name="_Hlk113537382"/>
            <w:r w:rsidRPr="005761D5">
              <w:t>Illustrative example – Communicating with teams</w:t>
            </w:r>
            <w:bookmarkEnd w:id="6"/>
          </w:p>
        </w:tc>
        <w:tc>
          <w:tcPr>
            <w:tcW w:w="2977" w:type="dxa"/>
          </w:tcPr>
          <w:p w14:paraId="63B68693" w14:textId="5291B58A" w:rsidR="005761D5" w:rsidRPr="005761D5" w:rsidRDefault="005761D5" w:rsidP="005761D5">
            <w:pPr>
              <w:pStyle w:val="Tabletext0"/>
            </w:pPr>
            <w:r w:rsidRPr="005761D5">
              <w:t xml:space="preserve">MPower108 </w:t>
            </w:r>
            <w:r>
              <w:t xml:space="preserve">Intellectual property </w:t>
            </w:r>
            <w:r w:rsidRPr="005761D5">
              <w:t>policy and procedures</w:t>
            </w:r>
          </w:p>
          <w:p w14:paraId="6C55A664" w14:textId="76204356" w:rsidR="005761D5" w:rsidRPr="005761D5" w:rsidRDefault="005761D5" w:rsidP="005761D5">
            <w:pPr>
              <w:pStyle w:val="Tabletext0"/>
            </w:pPr>
            <w:r w:rsidRPr="005761D5">
              <w:t xml:space="preserve">MPower108 </w:t>
            </w:r>
            <w:r>
              <w:t xml:space="preserve">Privacy </w:t>
            </w:r>
            <w:r w:rsidRPr="005761D5">
              <w:t>policy and procedures</w:t>
            </w:r>
          </w:p>
          <w:p w14:paraId="3584528E" w14:textId="77777777" w:rsidR="005761D5" w:rsidRPr="005761D5" w:rsidRDefault="005761D5" w:rsidP="005761D5">
            <w:pPr>
              <w:pStyle w:val="Tabletext0"/>
            </w:pPr>
            <w:r w:rsidRPr="005761D5">
              <w:t>MPower108 Communication policy and procedures</w:t>
            </w:r>
          </w:p>
          <w:p w14:paraId="4C77149E" w14:textId="77777777" w:rsidR="00516231" w:rsidRDefault="005761D5" w:rsidP="005761D5">
            <w:pPr>
              <w:pStyle w:val="Tabletext0"/>
            </w:pPr>
            <w:r w:rsidRPr="005761D5">
              <w:t>MPower108 Communication plan</w:t>
            </w:r>
          </w:p>
          <w:p w14:paraId="2C7FD254" w14:textId="77777777" w:rsidR="00933EE3" w:rsidRDefault="00933EE3" w:rsidP="005761D5">
            <w:pPr>
              <w:pStyle w:val="Tabletext0"/>
            </w:pPr>
            <w:r>
              <w:t>MPower108 Meeting agenda</w:t>
            </w:r>
          </w:p>
          <w:p w14:paraId="1676C7FC" w14:textId="2E635BB5" w:rsidR="00933EE3" w:rsidRDefault="00933EE3" w:rsidP="005761D5">
            <w:pPr>
              <w:pStyle w:val="Tabletext0"/>
            </w:pPr>
            <w:r>
              <w:t>MPower108 Meeting minutes</w:t>
            </w:r>
          </w:p>
          <w:p w14:paraId="18503AFA" w14:textId="60789728" w:rsidR="00933EE3" w:rsidRPr="005761D5" w:rsidRDefault="00933EE3" w:rsidP="005761D5">
            <w:pPr>
              <w:pStyle w:val="Tabletext0"/>
            </w:pPr>
            <w:r>
              <w:t>Mpower108 Email template</w:t>
            </w:r>
          </w:p>
        </w:tc>
        <w:tc>
          <w:tcPr>
            <w:tcW w:w="2976" w:type="dxa"/>
          </w:tcPr>
          <w:p w14:paraId="58F33D7E" w14:textId="77777777" w:rsidR="00516231" w:rsidRPr="009B4394" w:rsidRDefault="00516231" w:rsidP="00516231">
            <w:pPr>
              <w:pStyle w:val="Tabletext0"/>
              <w:rPr>
                <w:b/>
                <w:bCs/>
                <w:color w:val="0000FF"/>
              </w:rPr>
            </w:pPr>
          </w:p>
        </w:tc>
      </w:tr>
      <w:tr w:rsidR="00516231" w:rsidRPr="009B4394" w14:paraId="3708836A" w14:textId="77777777" w:rsidTr="349CE5BB">
        <w:tc>
          <w:tcPr>
            <w:tcW w:w="6091" w:type="dxa"/>
          </w:tcPr>
          <w:p w14:paraId="2564D349" w14:textId="10677994" w:rsidR="00516231" w:rsidRDefault="00660FFC" w:rsidP="005A685E">
            <w:pPr>
              <w:pStyle w:val="Tabletext0"/>
            </w:pPr>
            <w:r>
              <w:t>3</w:t>
            </w:r>
            <w:r w:rsidR="005A685E">
              <w:t xml:space="preserve">.3 </w:t>
            </w:r>
            <w:r w:rsidR="00516231" w:rsidRPr="005A685E">
              <w:t>Maintain networks and collaborative partnerships</w:t>
            </w:r>
          </w:p>
          <w:p w14:paraId="280A538A" w14:textId="77777777" w:rsidR="005A685E" w:rsidRPr="006C48D7" w:rsidRDefault="005A685E" w:rsidP="005A685E">
            <w:pPr>
              <w:pStyle w:val="TableListParagraph"/>
            </w:pPr>
            <w:r w:rsidRPr="006C48D7">
              <w:t>provide identifiable benefits for clients and the organisation</w:t>
            </w:r>
          </w:p>
          <w:p w14:paraId="2F339B91" w14:textId="77777777" w:rsidR="005A685E" w:rsidRPr="006C48D7" w:rsidRDefault="005A685E" w:rsidP="005A685E">
            <w:pPr>
              <w:pStyle w:val="TableListParagraph"/>
            </w:pPr>
            <w:r w:rsidRPr="006C48D7">
              <w:t>established networks in relevant area of work:</w:t>
            </w:r>
          </w:p>
          <w:p w14:paraId="69E3D99F" w14:textId="77777777" w:rsidR="005A685E" w:rsidRPr="006C48D7" w:rsidRDefault="005A685E" w:rsidP="005A685E">
            <w:pPr>
              <w:pStyle w:val="TableListParagraph"/>
              <w:numPr>
                <w:ilvl w:val="1"/>
                <w:numId w:val="7"/>
              </w:numPr>
            </w:pPr>
            <w:r w:rsidRPr="006C48D7">
              <w:t>structure</w:t>
            </w:r>
          </w:p>
          <w:p w14:paraId="6520A1B2" w14:textId="77777777" w:rsidR="005A685E" w:rsidRPr="006C48D7" w:rsidRDefault="005A685E" w:rsidP="005A685E">
            <w:pPr>
              <w:pStyle w:val="TableListParagraph"/>
              <w:numPr>
                <w:ilvl w:val="1"/>
                <w:numId w:val="7"/>
              </w:numPr>
            </w:pPr>
            <w:r w:rsidRPr="006C48D7">
              <w:t>key stakeholders</w:t>
            </w:r>
          </w:p>
          <w:p w14:paraId="2FE809F3" w14:textId="77777777" w:rsidR="005A685E" w:rsidRPr="006C48D7" w:rsidRDefault="005A685E" w:rsidP="005A685E">
            <w:pPr>
              <w:pStyle w:val="TableListParagraph"/>
              <w:numPr>
                <w:ilvl w:val="1"/>
                <w:numId w:val="7"/>
              </w:numPr>
            </w:pPr>
            <w:r w:rsidRPr="006C48D7">
              <w:t>vision and purpose</w:t>
            </w:r>
          </w:p>
          <w:p w14:paraId="387A6269" w14:textId="73D27269" w:rsidR="005A685E" w:rsidRPr="005A685E" w:rsidRDefault="005A685E" w:rsidP="005A685E">
            <w:pPr>
              <w:pStyle w:val="TableListParagraph"/>
              <w:numPr>
                <w:ilvl w:val="1"/>
                <w:numId w:val="7"/>
              </w:numPr>
            </w:pPr>
            <w:r w:rsidRPr="006C48D7">
              <w:t>opportunities for participation</w:t>
            </w:r>
          </w:p>
        </w:tc>
        <w:tc>
          <w:tcPr>
            <w:tcW w:w="2126" w:type="dxa"/>
          </w:tcPr>
          <w:p w14:paraId="4A1E2CFC" w14:textId="0196EC5B" w:rsidR="00516231" w:rsidRPr="005A685E" w:rsidRDefault="005A685E" w:rsidP="005A685E">
            <w:pPr>
              <w:pStyle w:val="Tabletext0"/>
            </w:pPr>
            <w:bookmarkStart w:id="7" w:name="_Hlk113537404"/>
            <w:r w:rsidRPr="005A685E">
              <w:t xml:space="preserve">Illustrative example – Maintaining </w:t>
            </w:r>
            <w:r w:rsidR="00F6280A">
              <w:t xml:space="preserve">collaborative </w:t>
            </w:r>
            <w:r w:rsidRPr="005A685E">
              <w:t>partnerships</w:t>
            </w:r>
            <w:bookmarkEnd w:id="7"/>
          </w:p>
        </w:tc>
        <w:tc>
          <w:tcPr>
            <w:tcW w:w="2977" w:type="dxa"/>
          </w:tcPr>
          <w:p w14:paraId="00D66475" w14:textId="3E34404F" w:rsidR="005A685E" w:rsidRPr="005A685E" w:rsidRDefault="005A685E" w:rsidP="005A685E">
            <w:pPr>
              <w:pStyle w:val="Tabletext0"/>
            </w:pPr>
            <w:r w:rsidRPr="005A685E">
              <w:t xml:space="preserve">MPower108 </w:t>
            </w:r>
            <w:r>
              <w:t>Action plan</w:t>
            </w:r>
            <w:r w:rsidR="00782AAC">
              <w:t xml:space="preserve"> template</w:t>
            </w:r>
          </w:p>
          <w:p w14:paraId="023B5D83" w14:textId="77777777" w:rsidR="005A685E" w:rsidRDefault="005A685E" w:rsidP="005A685E">
            <w:pPr>
              <w:pStyle w:val="Tabletext0"/>
            </w:pPr>
          </w:p>
          <w:p w14:paraId="02B0AD65" w14:textId="48D8351D" w:rsidR="00516231" w:rsidRPr="009B4394" w:rsidRDefault="00516231" w:rsidP="005A685E">
            <w:pPr>
              <w:pStyle w:val="Tabletext0"/>
              <w:rPr>
                <w:b/>
                <w:bCs/>
                <w:color w:val="0000FF"/>
              </w:rPr>
            </w:pPr>
          </w:p>
        </w:tc>
        <w:tc>
          <w:tcPr>
            <w:tcW w:w="2976" w:type="dxa"/>
          </w:tcPr>
          <w:p w14:paraId="4EF8BA1B" w14:textId="77777777" w:rsidR="00516231" w:rsidRPr="009B4394" w:rsidRDefault="00516231" w:rsidP="00516231">
            <w:pPr>
              <w:pStyle w:val="Tabletext0"/>
              <w:rPr>
                <w:b/>
                <w:bCs/>
                <w:color w:val="0000FF"/>
              </w:rPr>
            </w:pPr>
          </w:p>
        </w:tc>
      </w:tr>
      <w:tr w:rsidR="00516231" w:rsidRPr="009B4394" w14:paraId="203E7A10" w14:textId="77777777" w:rsidTr="349CE5BB">
        <w:tc>
          <w:tcPr>
            <w:tcW w:w="6091" w:type="dxa"/>
          </w:tcPr>
          <w:p w14:paraId="56134DDC" w14:textId="2F22AC90" w:rsidR="00516231" w:rsidRDefault="00660FFC" w:rsidP="00516231">
            <w:pPr>
              <w:pStyle w:val="Tabletext0"/>
            </w:pPr>
            <w:r>
              <w:t>3</w:t>
            </w:r>
            <w:r w:rsidR="005A685E">
              <w:t>.4</w:t>
            </w:r>
            <w:r w:rsidR="00516231" w:rsidRPr="008B57CE">
              <w:t xml:space="preserve"> Monitor ongoing participation</w:t>
            </w:r>
          </w:p>
          <w:p w14:paraId="33F5BB53" w14:textId="77777777" w:rsidR="005A685E" w:rsidRDefault="005A685E" w:rsidP="005A685E">
            <w:pPr>
              <w:pStyle w:val="TableListParagraph"/>
            </w:pPr>
            <w:r w:rsidRPr="005A685E">
              <w:t xml:space="preserve">benefits to worker, organisation and client group </w:t>
            </w:r>
          </w:p>
          <w:p w14:paraId="74897B99" w14:textId="77777777" w:rsidR="005A685E" w:rsidRPr="005A685E" w:rsidRDefault="005A685E" w:rsidP="005A685E">
            <w:pPr>
              <w:pStyle w:val="TableListParagraph"/>
            </w:pPr>
            <w:r w:rsidRPr="005A685E">
              <w:t>Evaluate strengths and weaknesses of collaborations</w:t>
            </w:r>
          </w:p>
          <w:p w14:paraId="58FCEC0A" w14:textId="3652ABED" w:rsidR="005A685E" w:rsidRPr="008B57CE" w:rsidRDefault="005A685E" w:rsidP="005A685E">
            <w:pPr>
              <w:pStyle w:val="TableListParagraph"/>
            </w:pPr>
            <w:r w:rsidRPr="005A685E">
              <w:lastRenderedPageBreak/>
              <w:t>make recommendations for action</w:t>
            </w:r>
          </w:p>
        </w:tc>
        <w:tc>
          <w:tcPr>
            <w:tcW w:w="2126" w:type="dxa"/>
          </w:tcPr>
          <w:p w14:paraId="79F819AA" w14:textId="77777777" w:rsidR="00516231" w:rsidRPr="009B4394" w:rsidRDefault="00516231" w:rsidP="00516231">
            <w:pPr>
              <w:pStyle w:val="Tabletext0"/>
              <w:rPr>
                <w:b/>
                <w:bCs/>
                <w:color w:val="0000FF"/>
              </w:rPr>
            </w:pPr>
          </w:p>
        </w:tc>
        <w:tc>
          <w:tcPr>
            <w:tcW w:w="2977" w:type="dxa"/>
          </w:tcPr>
          <w:p w14:paraId="09A60C8F" w14:textId="775D52F7" w:rsidR="005A685E" w:rsidRDefault="005A685E" w:rsidP="005A685E">
            <w:pPr>
              <w:pStyle w:val="Tabletext0"/>
            </w:pPr>
            <w:r w:rsidRPr="005A685E">
              <w:t>MPower108 Action plan review</w:t>
            </w:r>
            <w:r>
              <w:t xml:space="preserve"> template</w:t>
            </w:r>
          </w:p>
          <w:p w14:paraId="3DFD8D63" w14:textId="3269386A" w:rsidR="00516231" w:rsidRPr="005A685E" w:rsidRDefault="005A685E" w:rsidP="005A685E">
            <w:pPr>
              <w:pStyle w:val="Tabletext0"/>
            </w:pPr>
            <w:r w:rsidRPr="005A685E">
              <w:t>MPower108 Report template</w:t>
            </w:r>
          </w:p>
        </w:tc>
        <w:tc>
          <w:tcPr>
            <w:tcW w:w="2976" w:type="dxa"/>
          </w:tcPr>
          <w:p w14:paraId="4325E7E8" w14:textId="77777777" w:rsidR="00516231" w:rsidRPr="009B4394" w:rsidRDefault="00516231" w:rsidP="00516231">
            <w:pPr>
              <w:pStyle w:val="Tabletext0"/>
              <w:rPr>
                <w:b/>
                <w:bCs/>
                <w:color w:val="0000FF"/>
              </w:rPr>
            </w:pPr>
          </w:p>
        </w:tc>
      </w:tr>
    </w:tbl>
    <w:p w14:paraId="756B607A" w14:textId="77777777" w:rsidR="00542FE8" w:rsidRDefault="00542FE8" w:rsidP="00542FE8">
      <w:pPr>
        <w:spacing w:before="0" w:after="160" w:line="259" w:lineRule="auto"/>
        <w:rPr>
          <w:b/>
          <w:bCs/>
          <w:i/>
          <w:iCs/>
        </w:rPr>
      </w:pPr>
    </w:p>
    <w:p w14:paraId="3094B47B" w14:textId="77777777" w:rsidR="00DA4845" w:rsidRPr="000377ED" w:rsidRDefault="00DA4845" w:rsidP="000377ED"/>
    <w:sectPr w:rsidR="00DA4845" w:rsidRPr="000377ED" w:rsidSect="00AA58F4">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A7352" w14:textId="77777777" w:rsidR="00026215" w:rsidRDefault="00026215" w:rsidP="00F1359C">
      <w:pPr>
        <w:spacing w:before="0" w:after="0" w:line="240" w:lineRule="auto"/>
      </w:pPr>
      <w:r>
        <w:separator/>
      </w:r>
    </w:p>
  </w:endnote>
  <w:endnote w:type="continuationSeparator" w:id="0">
    <w:p w14:paraId="0EF98E8C" w14:textId="77777777" w:rsidR="00026215" w:rsidRDefault="00026215"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08DE89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16C6D9F6"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48F8E3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6B1EC" w14:textId="77777777" w:rsidR="00026215" w:rsidRDefault="00026215" w:rsidP="00F1359C">
      <w:pPr>
        <w:spacing w:before="0" w:after="0" w:line="240" w:lineRule="auto"/>
      </w:pPr>
      <w:r>
        <w:separator/>
      </w:r>
    </w:p>
  </w:footnote>
  <w:footnote w:type="continuationSeparator" w:id="0">
    <w:p w14:paraId="4620F040" w14:textId="77777777" w:rsidR="00026215" w:rsidRDefault="00026215"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79.2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493E11"/>
    <w:multiLevelType w:val="multilevel"/>
    <w:tmpl w:val="8056036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C028623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33A6C9A"/>
    <w:multiLevelType w:val="multilevel"/>
    <w:tmpl w:val="27F8B9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5BB610E0"/>
    <w:multiLevelType w:val="multilevel"/>
    <w:tmpl w:val="21F661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9"/>
  </w:num>
  <w:num w:numId="5">
    <w:abstractNumId w:val="16"/>
  </w:num>
  <w:num w:numId="6">
    <w:abstractNumId w:val="11"/>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4"/>
  </w:num>
  <w:num w:numId="11">
    <w:abstractNumId w:val="18"/>
  </w:num>
  <w:num w:numId="12">
    <w:abstractNumId w:val="12"/>
  </w:num>
  <w:num w:numId="13">
    <w:abstractNumId w:val="10"/>
  </w:num>
  <w:num w:numId="14">
    <w:abstractNumId w:val="17"/>
  </w:num>
  <w:num w:numId="15">
    <w:abstractNumId w:val="6"/>
  </w:num>
  <w:num w:numId="16">
    <w:abstractNumId w:val="19"/>
  </w:num>
  <w:num w:numId="17">
    <w:abstractNumId w:val="14"/>
  </w:num>
  <w:num w:numId="18">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abstractNumId w:val="7"/>
  </w:num>
  <w:num w:numId="20">
    <w:abstractNumId w:val="2"/>
  </w:num>
  <w:num w:numId="21">
    <w:abstractNumId w:val="1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4F86"/>
    <w:rsid w:val="00023A85"/>
    <w:rsid w:val="00026215"/>
    <w:rsid w:val="0003234E"/>
    <w:rsid w:val="000377ED"/>
    <w:rsid w:val="000556AC"/>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67C5B"/>
    <w:rsid w:val="001723D9"/>
    <w:rsid w:val="001730BA"/>
    <w:rsid w:val="00174A71"/>
    <w:rsid w:val="00186778"/>
    <w:rsid w:val="00194604"/>
    <w:rsid w:val="00196118"/>
    <w:rsid w:val="00196373"/>
    <w:rsid w:val="001A0287"/>
    <w:rsid w:val="001A64C3"/>
    <w:rsid w:val="001A7567"/>
    <w:rsid w:val="001B43E4"/>
    <w:rsid w:val="001B4C2D"/>
    <w:rsid w:val="001D22CD"/>
    <w:rsid w:val="001E1336"/>
    <w:rsid w:val="001E5ADA"/>
    <w:rsid w:val="00202196"/>
    <w:rsid w:val="002048E7"/>
    <w:rsid w:val="002064C8"/>
    <w:rsid w:val="002300A8"/>
    <w:rsid w:val="00230C95"/>
    <w:rsid w:val="00232F16"/>
    <w:rsid w:val="00234AC2"/>
    <w:rsid w:val="002458AA"/>
    <w:rsid w:val="00245E47"/>
    <w:rsid w:val="002636A8"/>
    <w:rsid w:val="00266BDA"/>
    <w:rsid w:val="002760A1"/>
    <w:rsid w:val="002A0D28"/>
    <w:rsid w:val="002A5233"/>
    <w:rsid w:val="002A7D22"/>
    <w:rsid w:val="002B4315"/>
    <w:rsid w:val="002B73D3"/>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91573"/>
    <w:rsid w:val="00494C59"/>
    <w:rsid w:val="004A09A8"/>
    <w:rsid w:val="004B00A6"/>
    <w:rsid w:val="004B04F6"/>
    <w:rsid w:val="004B2E61"/>
    <w:rsid w:val="004D17B0"/>
    <w:rsid w:val="004E1B80"/>
    <w:rsid w:val="004F4884"/>
    <w:rsid w:val="004F795E"/>
    <w:rsid w:val="00501997"/>
    <w:rsid w:val="00510BBC"/>
    <w:rsid w:val="00516231"/>
    <w:rsid w:val="00522D54"/>
    <w:rsid w:val="005316D9"/>
    <w:rsid w:val="00533B81"/>
    <w:rsid w:val="0053549A"/>
    <w:rsid w:val="00542FE8"/>
    <w:rsid w:val="005447BD"/>
    <w:rsid w:val="0055236C"/>
    <w:rsid w:val="00553FFF"/>
    <w:rsid w:val="00563796"/>
    <w:rsid w:val="005761D5"/>
    <w:rsid w:val="00581D95"/>
    <w:rsid w:val="00584894"/>
    <w:rsid w:val="00586152"/>
    <w:rsid w:val="005865A7"/>
    <w:rsid w:val="00596E23"/>
    <w:rsid w:val="00597838"/>
    <w:rsid w:val="005A685E"/>
    <w:rsid w:val="005B06AA"/>
    <w:rsid w:val="005C60AB"/>
    <w:rsid w:val="005E35FA"/>
    <w:rsid w:val="005E6C19"/>
    <w:rsid w:val="005F6F43"/>
    <w:rsid w:val="005F7397"/>
    <w:rsid w:val="00604F82"/>
    <w:rsid w:val="0061097B"/>
    <w:rsid w:val="00610B98"/>
    <w:rsid w:val="00611C55"/>
    <w:rsid w:val="00613F27"/>
    <w:rsid w:val="00615C43"/>
    <w:rsid w:val="00627025"/>
    <w:rsid w:val="00636463"/>
    <w:rsid w:val="00636C12"/>
    <w:rsid w:val="006434F1"/>
    <w:rsid w:val="00657A57"/>
    <w:rsid w:val="00660FFC"/>
    <w:rsid w:val="00664E2A"/>
    <w:rsid w:val="00673EED"/>
    <w:rsid w:val="0069523E"/>
    <w:rsid w:val="00696EEE"/>
    <w:rsid w:val="006A1CF9"/>
    <w:rsid w:val="006A4736"/>
    <w:rsid w:val="006A7C3E"/>
    <w:rsid w:val="006B55A6"/>
    <w:rsid w:val="006B7277"/>
    <w:rsid w:val="006C1496"/>
    <w:rsid w:val="006C48D7"/>
    <w:rsid w:val="006C711A"/>
    <w:rsid w:val="006C7465"/>
    <w:rsid w:val="006D0391"/>
    <w:rsid w:val="006D1CC5"/>
    <w:rsid w:val="006E0B50"/>
    <w:rsid w:val="006E2F75"/>
    <w:rsid w:val="006E3642"/>
    <w:rsid w:val="006F018D"/>
    <w:rsid w:val="007220C3"/>
    <w:rsid w:val="00723579"/>
    <w:rsid w:val="00724660"/>
    <w:rsid w:val="0073433D"/>
    <w:rsid w:val="00734ECA"/>
    <w:rsid w:val="00736AD7"/>
    <w:rsid w:val="00741502"/>
    <w:rsid w:val="00767732"/>
    <w:rsid w:val="00777798"/>
    <w:rsid w:val="007813D3"/>
    <w:rsid w:val="00782AAC"/>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54632"/>
    <w:rsid w:val="0086240F"/>
    <w:rsid w:val="0086497B"/>
    <w:rsid w:val="00871912"/>
    <w:rsid w:val="00876E18"/>
    <w:rsid w:val="008819E4"/>
    <w:rsid w:val="008942D6"/>
    <w:rsid w:val="008B57CE"/>
    <w:rsid w:val="008C78F3"/>
    <w:rsid w:val="008D46CA"/>
    <w:rsid w:val="008D6AD5"/>
    <w:rsid w:val="008F5272"/>
    <w:rsid w:val="008F6A5F"/>
    <w:rsid w:val="00906D83"/>
    <w:rsid w:val="00917056"/>
    <w:rsid w:val="0092255F"/>
    <w:rsid w:val="009333D9"/>
    <w:rsid w:val="00933EE3"/>
    <w:rsid w:val="00935B88"/>
    <w:rsid w:val="00942380"/>
    <w:rsid w:val="00944235"/>
    <w:rsid w:val="00947D01"/>
    <w:rsid w:val="00976437"/>
    <w:rsid w:val="00977FE7"/>
    <w:rsid w:val="009877FF"/>
    <w:rsid w:val="0099279B"/>
    <w:rsid w:val="009A7D5E"/>
    <w:rsid w:val="009B3032"/>
    <w:rsid w:val="009E1E04"/>
    <w:rsid w:val="009F29E6"/>
    <w:rsid w:val="00A220EE"/>
    <w:rsid w:val="00A236A1"/>
    <w:rsid w:val="00A30062"/>
    <w:rsid w:val="00A51E59"/>
    <w:rsid w:val="00A65DC4"/>
    <w:rsid w:val="00A774CF"/>
    <w:rsid w:val="00AA58F4"/>
    <w:rsid w:val="00AA7862"/>
    <w:rsid w:val="00AB52B6"/>
    <w:rsid w:val="00AC3D36"/>
    <w:rsid w:val="00AC3ED5"/>
    <w:rsid w:val="00AD40E9"/>
    <w:rsid w:val="00AD4787"/>
    <w:rsid w:val="00AE3A52"/>
    <w:rsid w:val="00AE5B9B"/>
    <w:rsid w:val="00B01B91"/>
    <w:rsid w:val="00B02416"/>
    <w:rsid w:val="00B02DF9"/>
    <w:rsid w:val="00B21AA4"/>
    <w:rsid w:val="00B223A6"/>
    <w:rsid w:val="00B2385A"/>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E127A"/>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27473"/>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280A"/>
    <w:rsid w:val="00F65A30"/>
    <w:rsid w:val="00F87ACF"/>
    <w:rsid w:val="00F932EB"/>
    <w:rsid w:val="00F96C22"/>
    <w:rsid w:val="00FA4540"/>
    <w:rsid w:val="00FB7839"/>
    <w:rsid w:val="00FC2A3A"/>
    <w:rsid w:val="00FC484C"/>
    <w:rsid w:val="00FC5CD9"/>
    <w:rsid w:val="00FD3F3B"/>
    <w:rsid w:val="00FD65A7"/>
    <w:rsid w:val="00FE1272"/>
    <w:rsid w:val="00FE1DF0"/>
    <w:rsid w:val="00FF5900"/>
    <w:rsid w:val="07FD1A4E"/>
    <w:rsid w:val="349CE5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048E7"/>
    <w:pPr>
      <w:numPr>
        <w:numId w:val="7"/>
      </w:numPr>
      <w:spacing w:before="60" w:after="60"/>
    </w:pPr>
    <w:rPr>
      <w:color w:val="000000" w:themeColor="text1"/>
      <w:sz w:val="20"/>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AA58F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A58F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2C95A-73A5-4702-8977-E9462EEFA726}">
  <ds:schemaRefs>
    <ds:schemaRef ds:uri="http://schemas.microsoft.com/sharepoint/v3/contenttype/forms"/>
  </ds:schemaRefs>
</ds:datastoreItem>
</file>

<file path=customXml/itemProps2.xml><?xml version="1.0" encoding="utf-8"?>
<ds:datastoreItem xmlns:ds="http://schemas.openxmlformats.org/officeDocument/2006/customXml" ds:itemID="{343A5E36-591B-4B83-9BDB-87F077C3C7B7}">
  <ds:schemaRefs>
    <ds:schemaRef ds:uri="8d123187-21fe-47d9-bb38-a24fa2382a13"/>
    <ds:schemaRef ds:uri="http://schemas.microsoft.com/office/infopath/2007/PartnerControls"/>
    <ds:schemaRef ds:uri="http://schemas.microsoft.com/office/2006/documentManagement/types"/>
    <ds:schemaRef ds:uri="http://purl.org/dc/dcmitype/"/>
    <ds:schemaRef ds:uri="http://purl.org/dc/terms/"/>
    <ds:schemaRef ds:uri="http://purl.org/dc/elements/1.1/"/>
    <ds:schemaRef ds:uri="http://www.w3.org/XML/1998/namespace"/>
    <ds:schemaRef ds:uri="23712732-1a11-42b5-ab16-3cafd502a338"/>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7928E18-5EA8-4BB5-AE25-BFBBB4557630}"/>
</file>

<file path=customXml/itemProps4.xml><?xml version="1.0" encoding="utf-8"?>
<ds:datastoreItem xmlns:ds="http://schemas.openxmlformats.org/officeDocument/2006/customXml" ds:itemID="{AAC25490-45B8-4DFB-A76F-EDC656C80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133</TotalTime>
  <Pages>6</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19</cp:revision>
  <dcterms:created xsi:type="dcterms:W3CDTF">2021-11-21T02:27:00Z</dcterms:created>
  <dcterms:modified xsi:type="dcterms:W3CDTF">2023-07-07T04:46:00Z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7" name="docLang">
    <vt:lpwstr>en</vt:lpwstr>
  </property>
</Properties>
</file>